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3D74C4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614341" w:rsidRPr="003D74C4" w:rsidRDefault="00614341" w:rsidP="00614341">
      <w:pPr>
        <w:overflowPunct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Начальник Межрайонной ИФНС</w:t>
      </w:r>
    </w:p>
    <w:p w:rsidR="00614341" w:rsidRPr="003D74C4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России № 12 по Приморскому краю</w:t>
      </w:r>
    </w:p>
    <w:p w:rsidR="00614341" w:rsidRPr="003D74C4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_______________</w:t>
      </w:r>
      <w:r w:rsidR="005D7EE9" w:rsidRPr="003D74C4">
        <w:rPr>
          <w:rFonts w:ascii="Times New Roman" w:hAnsi="Times New Roman"/>
          <w:sz w:val="26"/>
          <w:szCs w:val="26"/>
          <w:lang w:eastAsia="ru-RU"/>
        </w:rPr>
        <w:t>П.О. К</w:t>
      </w:r>
      <w:r w:rsidR="00924FA4" w:rsidRPr="003D74C4">
        <w:rPr>
          <w:rFonts w:ascii="Times New Roman" w:hAnsi="Times New Roman"/>
          <w:sz w:val="26"/>
          <w:szCs w:val="26"/>
          <w:lang w:eastAsia="ru-RU"/>
        </w:rPr>
        <w:t>о</w:t>
      </w:r>
      <w:r w:rsidR="005D7EE9" w:rsidRPr="003D74C4">
        <w:rPr>
          <w:rFonts w:ascii="Times New Roman" w:hAnsi="Times New Roman"/>
          <w:sz w:val="26"/>
          <w:szCs w:val="26"/>
          <w:lang w:eastAsia="ru-RU"/>
        </w:rPr>
        <w:t>шевая</w:t>
      </w:r>
    </w:p>
    <w:p w:rsidR="00614341" w:rsidRPr="003D74C4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от "_____"____________ 20</w:t>
      </w:r>
      <w:r w:rsidR="005D7EE9" w:rsidRPr="003D74C4">
        <w:rPr>
          <w:rFonts w:ascii="Times New Roman" w:hAnsi="Times New Roman"/>
          <w:sz w:val="26"/>
          <w:szCs w:val="26"/>
          <w:lang w:eastAsia="ru-RU"/>
        </w:rPr>
        <w:t>21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 г.</w:t>
      </w:r>
    </w:p>
    <w:p w:rsidR="00D65180" w:rsidRPr="003D74C4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6"/>
          <w:szCs w:val="26"/>
        </w:rPr>
      </w:pPr>
    </w:p>
    <w:p w:rsidR="00D65180" w:rsidRPr="003D74C4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C72D2" w:rsidRPr="003D74C4" w:rsidRDefault="006C72D2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3D74C4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3D74C4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273412" w:rsidRPr="003D74C4" w:rsidRDefault="00305F98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Старшего</w:t>
      </w:r>
      <w:r w:rsidR="00F51BBB" w:rsidRPr="003D74C4">
        <w:rPr>
          <w:rFonts w:ascii="Times New Roman" w:eastAsia="Calibri" w:hAnsi="Times New Roman"/>
          <w:sz w:val="26"/>
          <w:szCs w:val="26"/>
        </w:rPr>
        <w:t xml:space="preserve"> г</w:t>
      </w:r>
      <w:r w:rsidR="00273412" w:rsidRPr="003D74C4">
        <w:rPr>
          <w:rFonts w:ascii="Times New Roman" w:eastAsia="Calibri" w:hAnsi="Times New Roman"/>
          <w:sz w:val="26"/>
          <w:szCs w:val="26"/>
        </w:rPr>
        <w:t xml:space="preserve">осударственного налогового инспектора </w:t>
      </w:r>
    </w:p>
    <w:p w:rsidR="00273412" w:rsidRPr="003D74C4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 xml:space="preserve">отдела камеральных проверок № </w:t>
      </w:r>
      <w:r w:rsidR="005D7EE9" w:rsidRPr="003D74C4">
        <w:rPr>
          <w:rFonts w:ascii="Times New Roman" w:eastAsia="Calibri" w:hAnsi="Times New Roman"/>
          <w:sz w:val="26"/>
          <w:szCs w:val="26"/>
        </w:rPr>
        <w:t>5</w:t>
      </w:r>
      <w:r w:rsidRPr="003D74C4">
        <w:rPr>
          <w:rFonts w:ascii="Times New Roman" w:eastAsia="Calibri" w:hAnsi="Times New Roman"/>
          <w:sz w:val="26"/>
          <w:szCs w:val="26"/>
        </w:rPr>
        <w:t xml:space="preserve"> </w:t>
      </w:r>
    </w:p>
    <w:p w:rsidR="00273412" w:rsidRPr="003D74C4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 xml:space="preserve">Межрайонной </w:t>
      </w:r>
      <w:r w:rsidR="00CA5BAE" w:rsidRPr="003D74C4">
        <w:rPr>
          <w:rFonts w:ascii="Times New Roman" w:eastAsia="Calibri" w:hAnsi="Times New Roman"/>
          <w:sz w:val="26"/>
          <w:szCs w:val="26"/>
        </w:rPr>
        <w:t xml:space="preserve">инспекции </w:t>
      </w:r>
      <w:r w:rsidRPr="003D74C4">
        <w:rPr>
          <w:rFonts w:ascii="Times New Roman" w:eastAsia="Calibri" w:hAnsi="Times New Roman"/>
          <w:sz w:val="26"/>
          <w:szCs w:val="26"/>
        </w:rPr>
        <w:t xml:space="preserve">Федеральной </w:t>
      </w:r>
    </w:p>
    <w:p w:rsidR="00D65180" w:rsidRPr="003D74C4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6C72D2" w:rsidRPr="003D74C4" w:rsidRDefault="006C72D2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3D74C4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3D74C4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D65180" w:rsidRPr="003D74C4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1.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 Должность </w:t>
      </w:r>
      <w:r w:rsidR="00A932C0" w:rsidRPr="003D74C4">
        <w:rPr>
          <w:rFonts w:ascii="Times New Roman" w:eastAsia="Calibri" w:hAnsi="Times New Roman"/>
          <w:sz w:val="26"/>
          <w:szCs w:val="26"/>
        </w:rPr>
        <w:t xml:space="preserve">федеральной </w:t>
      </w:r>
      <w:r w:rsidR="00D65180" w:rsidRPr="003D74C4">
        <w:rPr>
          <w:rFonts w:ascii="Times New Roman" w:eastAsia="Calibri" w:hAnsi="Times New Roman"/>
          <w:sz w:val="26"/>
          <w:szCs w:val="26"/>
        </w:rPr>
        <w:t>государственной гражданской службы (далее – гражданск</w:t>
      </w:r>
      <w:r w:rsidR="00A932C0" w:rsidRPr="003D74C4">
        <w:rPr>
          <w:rFonts w:ascii="Times New Roman" w:eastAsia="Calibri" w:hAnsi="Times New Roman"/>
          <w:sz w:val="26"/>
          <w:szCs w:val="26"/>
        </w:rPr>
        <w:t>ая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 служб</w:t>
      </w:r>
      <w:r w:rsidR="00A932C0" w:rsidRPr="003D74C4">
        <w:rPr>
          <w:rFonts w:ascii="Times New Roman" w:eastAsia="Calibri" w:hAnsi="Times New Roman"/>
          <w:sz w:val="26"/>
          <w:szCs w:val="26"/>
        </w:rPr>
        <w:t>а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) </w:t>
      </w:r>
      <w:r w:rsidR="00305F98" w:rsidRPr="003D74C4">
        <w:rPr>
          <w:rFonts w:ascii="Times New Roman" w:eastAsia="Calibri" w:hAnsi="Times New Roman"/>
          <w:sz w:val="26"/>
          <w:szCs w:val="26"/>
        </w:rPr>
        <w:t>старшего</w:t>
      </w:r>
      <w:r w:rsidR="00440037" w:rsidRPr="003D74C4">
        <w:rPr>
          <w:rFonts w:ascii="Times New Roman" w:eastAsia="Calibri" w:hAnsi="Times New Roman"/>
          <w:sz w:val="26"/>
          <w:szCs w:val="26"/>
        </w:rPr>
        <w:t xml:space="preserve"> </w:t>
      </w:r>
      <w:r w:rsidR="00A932C0" w:rsidRPr="003D74C4">
        <w:rPr>
          <w:rFonts w:ascii="Times New Roman" w:eastAsia="Calibri" w:hAnsi="Times New Roman"/>
          <w:sz w:val="26"/>
          <w:szCs w:val="26"/>
        </w:rPr>
        <w:t xml:space="preserve">государственного налогового инспектора отдела камеральных проверок № </w:t>
      </w:r>
      <w:r w:rsidR="005D7EE9" w:rsidRPr="003D74C4">
        <w:rPr>
          <w:rFonts w:ascii="Times New Roman" w:eastAsia="Calibri" w:hAnsi="Times New Roman"/>
          <w:sz w:val="26"/>
          <w:szCs w:val="26"/>
        </w:rPr>
        <w:t>5</w:t>
      </w:r>
      <w:r w:rsidR="00A932C0" w:rsidRPr="003D74C4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относится к </w:t>
      </w:r>
      <w:r w:rsidR="00305F98" w:rsidRPr="003D74C4">
        <w:rPr>
          <w:rFonts w:ascii="Times New Roman" w:eastAsia="Calibri" w:hAnsi="Times New Roman"/>
          <w:sz w:val="26"/>
          <w:szCs w:val="26"/>
        </w:rPr>
        <w:t>старшей</w:t>
      </w:r>
      <w:r w:rsidR="00A932C0" w:rsidRPr="003D74C4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3D74C4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="00A932C0" w:rsidRPr="003D74C4">
        <w:rPr>
          <w:rFonts w:ascii="Times New Roman" w:eastAsia="Calibri" w:hAnsi="Times New Roman"/>
          <w:sz w:val="26"/>
          <w:szCs w:val="26"/>
        </w:rPr>
        <w:t>специалисты</w:t>
      </w:r>
      <w:r w:rsidR="00D65180" w:rsidRPr="003D74C4">
        <w:rPr>
          <w:rFonts w:ascii="Times New Roman" w:eastAsia="Calibri" w:hAnsi="Times New Roman"/>
          <w:sz w:val="26"/>
          <w:szCs w:val="26"/>
        </w:rPr>
        <w:t>».</w:t>
      </w:r>
    </w:p>
    <w:p w:rsidR="00F461A9" w:rsidRPr="003D74C4" w:rsidRDefault="00D65180" w:rsidP="006C72D2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</w:t>
      </w:r>
      <w:r w:rsidR="000C28D5" w:rsidRPr="003D74C4">
        <w:rPr>
          <w:rFonts w:ascii="Times New Roman" w:hAnsi="Times New Roman"/>
          <w:sz w:val="26"/>
          <w:szCs w:val="26"/>
          <w:lang w:eastAsia="ru-RU"/>
        </w:rPr>
        <w:t>в соответствии с</w:t>
      </w:r>
      <w:r w:rsidR="00F461A9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hyperlink r:id="rId9" w:history="1">
        <w:r w:rsidR="00F461A9" w:rsidRPr="003D74C4">
          <w:rPr>
            <w:rFonts w:ascii="Times New Roman" w:hAnsi="Times New Roman"/>
            <w:sz w:val="26"/>
            <w:szCs w:val="26"/>
            <w:lang w:eastAsia="ru-RU"/>
          </w:rPr>
          <w:t>Реестр</w:t>
        </w:r>
        <w:r w:rsidR="000C28D5" w:rsidRPr="003D74C4">
          <w:rPr>
            <w:rFonts w:ascii="Times New Roman" w:hAnsi="Times New Roman"/>
            <w:sz w:val="26"/>
            <w:szCs w:val="26"/>
            <w:lang w:eastAsia="ru-RU"/>
          </w:rPr>
          <w:t>ом</w:t>
        </w:r>
      </w:hyperlink>
      <w:r w:rsidR="00F461A9" w:rsidRPr="003D74C4">
        <w:rPr>
          <w:rFonts w:ascii="Times New Roman" w:hAnsi="Times New Roman"/>
          <w:sz w:val="26"/>
          <w:szCs w:val="26"/>
          <w:lang w:eastAsia="ru-RU"/>
        </w:rPr>
        <w:t xml:space="preserve"> должностей федеральной государственной гражданской службы, утвержденн</w:t>
      </w:r>
      <w:r w:rsidR="00E579DB" w:rsidRPr="003D74C4">
        <w:rPr>
          <w:rFonts w:ascii="Times New Roman" w:hAnsi="Times New Roman"/>
          <w:sz w:val="26"/>
          <w:szCs w:val="26"/>
          <w:lang w:eastAsia="ru-RU"/>
        </w:rPr>
        <w:t>ым</w:t>
      </w:r>
      <w:r w:rsidR="00F461A9" w:rsidRPr="003D74C4">
        <w:rPr>
          <w:rFonts w:ascii="Times New Roman" w:hAnsi="Times New Roman"/>
          <w:sz w:val="26"/>
          <w:szCs w:val="26"/>
          <w:lang w:eastAsia="ru-RU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</w:t>
      </w:r>
      <w:r w:rsidR="00B05025" w:rsidRPr="003D74C4">
        <w:rPr>
          <w:rFonts w:ascii="Times New Roman" w:hAnsi="Times New Roman"/>
          <w:sz w:val="26"/>
          <w:szCs w:val="26"/>
        </w:rPr>
        <w:t>- 11-3-</w:t>
      </w:r>
      <w:r w:rsidR="00305F98" w:rsidRPr="003D74C4">
        <w:rPr>
          <w:rFonts w:ascii="Times New Roman" w:hAnsi="Times New Roman"/>
          <w:sz w:val="26"/>
          <w:szCs w:val="26"/>
        </w:rPr>
        <w:t>4</w:t>
      </w:r>
      <w:r w:rsidR="00B05025" w:rsidRPr="003D74C4">
        <w:rPr>
          <w:rFonts w:ascii="Times New Roman" w:hAnsi="Times New Roman"/>
          <w:sz w:val="26"/>
          <w:szCs w:val="26"/>
        </w:rPr>
        <w:t>-09</w:t>
      </w:r>
      <w:r w:rsidR="00305F98" w:rsidRPr="003D74C4">
        <w:rPr>
          <w:rFonts w:ascii="Times New Roman" w:hAnsi="Times New Roman"/>
          <w:sz w:val="26"/>
          <w:szCs w:val="26"/>
        </w:rPr>
        <w:t>5</w:t>
      </w:r>
      <w:r w:rsidR="00F461A9" w:rsidRPr="003D74C4">
        <w:rPr>
          <w:rFonts w:ascii="Times New Roman" w:hAnsi="Times New Roman"/>
          <w:sz w:val="26"/>
          <w:szCs w:val="26"/>
          <w:lang w:eastAsia="ru-RU"/>
        </w:rPr>
        <w:t>.</w:t>
      </w:r>
    </w:p>
    <w:p w:rsidR="00D65180" w:rsidRPr="003D74C4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2.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 Область профессиональной служебной деятельности </w:t>
      </w:r>
      <w:r w:rsidR="00305F98" w:rsidRPr="003D74C4">
        <w:rPr>
          <w:rFonts w:ascii="Times New Roman" w:eastAsia="Calibri" w:hAnsi="Times New Roman"/>
          <w:sz w:val="26"/>
          <w:szCs w:val="26"/>
        </w:rPr>
        <w:t>старшего</w:t>
      </w:r>
      <w:r w:rsidR="00F51BBB" w:rsidRPr="003D74C4">
        <w:rPr>
          <w:rFonts w:ascii="Times New Roman" w:eastAsia="Calibri" w:hAnsi="Times New Roman"/>
          <w:sz w:val="26"/>
          <w:szCs w:val="26"/>
        </w:rPr>
        <w:t xml:space="preserve"> </w:t>
      </w:r>
      <w:r w:rsidR="003A6A43" w:rsidRPr="003D74C4">
        <w:rPr>
          <w:rFonts w:ascii="Times New Roman" w:eastAsia="Calibri" w:hAnsi="Times New Roman"/>
          <w:sz w:val="26"/>
          <w:szCs w:val="26"/>
        </w:rPr>
        <w:t xml:space="preserve">государственного налогового инспектора отдела камеральных проверок № </w:t>
      </w:r>
      <w:r w:rsidR="005D7EE9" w:rsidRPr="003D74C4">
        <w:rPr>
          <w:rFonts w:ascii="Times New Roman" w:eastAsia="Calibri" w:hAnsi="Times New Roman"/>
          <w:sz w:val="26"/>
          <w:szCs w:val="26"/>
        </w:rPr>
        <w:t>5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 (далее – </w:t>
      </w:r>
      <w:r w:rsidR="00305F98" w:rsidRPr="003D74C4">
        <w:rPr>
          <w:rFonts w:ascii="Times New Roman" w:eastAsia="Calibri" w:hAnsi="Times New Roman"/>
          <w:sz w:val="26"/>
          <w:szCs w:val="26"/>
        </w:rPr>
        <w:t>старший</w:t>
      </w:r>
      <w:r w:rsidR="00F51BBB" w:rsidRPr="003D74C4">
        <w:rPr>
          <w:rFonts w:ascii="Times New Roman" w:eastAsia="Calibri" w:hAnsi="Times New Roman"/>
          <w:sz w:val="26"/>
          <w:szCs w:val="26"/>
        </w:rPr>
        <w:t xml:space="preserve"> </w:t>
      </w:r>
      <w:r w:rsidR="003A6A43" w:rsidRPr="003D74C4">
        <w:rPr>
          <w:rFonts w:ascii="Times New Roman" w:eastAsia="Calibri" w:hAnsi="Times New Roman"/>
          <w:sz w:val="26"/>
          <w:szCs w:val="26"/>
        </w:rPr>
        <w:t>государственный налоговый инспектор</w:t>
      </w:r>
      <w:r w:rsidR="00D65180" w:rsidRPr="003D74C4">
        <w:rPr>
          <w:rFonts w:ascii="Times New Roman" w:eastAsia="Calibri" w:hAnsi="Times New Roman"/>
          <w:sz w:val="26"/>
          <w:szCs w:val="26"/>
        </w:rPr>
        <w:t>):</w:t>
      </w:r>
      <w:r w:rsidR="003A6A43" w:rsidRPr="003D74C4">
        <w:rPr>
          <w:rFonts w:ascii="Times New Roman" w:eastAsia="Calibri" w:hAnsi="Times New Roman"/>
          <w:sz w:val="26"/>
          <w:szCs w:val="26"/>
        </w:rPr>
        <w:t xml:space="preserve"> </w:t>
      </w:r>
      <w:r w:rsidR="006415B0" w:rsidRPr="003D74C4">
        <w:rPr>
          <w:rFonts w:ascii="Times New Roman" w:eastAsia="Calibri" w:hAnsi="Times New Roman"/>
          <w:sz w:val="26"/>
          <w:szCs w:val="26"/>
        </w:rPr>
        <w:t>Регулирование налоговой деятельности.</w:t>
      </w:r>
    </w:p>
    <w:p w:rsidR="00D65180" w:rsidRPr="003D74C4" w:rsidRDefault="002C189D" w:rsidP="006C72D2">
      <w:pPr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ab/>
        <w:t>3.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 Вид профессиональной служебной деятельности </w:t>
      </w:r>
      <w:r w:rsidR="00305F98" w:rsidRPr="003D74C4">
        <w:rPr>
          <w:rFonts w:ascii="Times New Roman" w:eastAsia="Calibri" w:hAnsi="Times New Roman"/>
          <w:sz w:val="26"/>
          <w:szCs w:val="26"/>
        </w:rPr>
        <w:t>старшего</w:t>
      </w:r>
      <w:r w:rsidR="00F51BBB" w:rsidRPr="003D74C4">
        <w:rPr>
          <w:rFonts w:ascii="Times New Roman" w:eastAsia="Calibri" w:hAnsi="Times New Roman"/>
          <w:sz w:val="26"/>
          <w:szCs w:val="26"/>
        </w:rPr>
        <w:t xml:space="preserve"> </w:t>
      </w:r>
      <w:r w:rsidR="00230EA2" w:rsidRPr="003D74C4">
        <w:rPr>
          <w:rFonts w:ascii="Times New Roman" w:eastAsia="Calibri" w:hAnsi="Times New Roman"/>
          <w:sz w:val="26"/>
          <w:szCs w:val="26"/>
        </w:rPr>
        <w:t>государственного налогового инспектора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: </w:t>
      </w:r>
      <w:r w:rsidR="00D451F3" w:rsidRPr="003D74C4">
        <w:rPr>
          <w:rFonts w:ascii="Times New Roman" w:hAnsi="Times New Roman"/>
          <w:sz w:val="26"/>
          <w:szCs w:val="26"/>
          <w:lang w:bidi="en-US"/>
        </w:rPr>
        <w:t>Осуществление налогового контроля посредством проведения камеральных проверок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. </w:t>
      </w:r>
    </w:p>
    <w:p w:rsidR="00D65180" w:rsidRPr="003D74C4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4.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 Назначение и освобождение от должности </w:t>
      </w:r>
      <w:r w:rsidR="00305F98" w:rsidRPr="003D74C4">
        <w:rPr>
          <w:rFonts w:ascii="Times New Roman" w:eastAsia="Calibri" w:hAnsi="Times New Roman"/>
          <w:sz w:val="26"/>
          <w:szCs w:val="26"/>
        </w:rPr>
        <w:t>старшего</w:t>
      </w:r>
      <w:r w:rsidR="00F51BBB" w:rsidRPr="003D74C4">
        <w:rPr>
          <w:rFonts w:ascii="Times New Roman" w:eastAsia="Calibri" w:hAnsi="Times New Roman"/>
          <w:sz w:val="26"/>
          <w:szCs w:val="26"/>
        </w:rPr>
        <w:t xml:space="preserve"> </w:t>
      </w:r>
      <w:r w:rsidR="001A2404" w:rsidRPr="003D74C4">
        <w:rPr>
          <w:rFonts w:ascii="Times New Roman" w:eastAsia="Calibri" w:hAnsi="Times New Roman"/>
          <w:sz w:val="26"/>
          <w:szCs w:val="26"/>
        </w:rPr>
        <w:t>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   </w:t>
      </w:r>
    </w:p>
    <w:p w:rsidR="001A2404" w:rsidRPr="003D74C4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5.</w:t>
      </w:r>
      <w:r w:rsidR="00805D21" w:rsidRPr="003D74C4">
        <w:rPr>
          <w:rFonts w:ascii="Times New Roman" w:eastAsia="Calibri" w:hAnsi="Times New Roman"/>
          <w:sz w:val="26"/>
          <w:szCs w:val="26"/>
        </w:rPr>
        <w:t xml:space="preserve"> </w:t>
      </w:r>
      <w:r w:rsidR="00305F98" w:rsidRPr="003D74C4">
        <w:rPr>
          <w:rFonts w:ascii="Times New Roman" w:eastAsia="Calibri" w:hAnsi="Times New Roman"/>
          <w:sz w:val="26"/>
          <w:szCs w:val="26"/>
        </w:rPr>
        <w:t>Старший</w:t>
      </w:r>
      <w:r w:rsidR="00F51BBB" w:rsidRPr="003D74C4">
        <w:rPr>
          <w:rFonts w:ascii="Times New Roman" w:eastAsia="Calibri" w:hAnsi="Times New Roman"/>
          <w:sz w:val="26"/>
          <w:szCs w:val="26"/>
        </w:rPr>
        <w:t xml:space="preserve"> г</w:t>
      </w:r>
      <w:r w:rsidR="001A2404" w:rsidRPr="003D74C4">
        <w:rPr>
          <w:rFonts w:ascii="Times New Roman" w:eastAsia="Calibri" w:hAnsi="Times New Roman"/>
          <w:sz w:val="26"/>
          <w:szCs w:val="26"/>
        </w:rPr>
        <w:t>осударственный налоговый инспектор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</w:t>
      </w:r>
      <w:r w:rsidR="001A2404" w:rsidRPr="003D74C4">
        <w:rPr>
          <w:rFonts w:ascii="Times New Roman" w:eastAsia="Calibri" w:hAnsi="Times New Roman"/>
          <w:sz w:val="26"/>
          <w:szCs w:val="26"/>
        </w:rPr>
        <w:t>начальнику отдел</w:t>
      </w:r>
      <w:r w:rsidR="00421623" w:rsidRPr="003D74C4">
        <w:rPr>
          <w:rFonts w:ascii="Times New Roman" w:eastAsia="Calibri" w:hAnsi="Times New Roman"/>
          <w:sz w:val="26"/>
          <w:szCs w:val="26"/>
        </w:rPr>
        <w:t>а</w:t>
      </w:r>
      <w:r w:rsidR="00D65180" w:rsidRPr="003D74C4">
        <w:rPr>
          <w:rFonts w:ascii="Times New Roman" w:eastAsia="Calibri" w:hAnsi="Times New Roman"/>
          <w:sz w:val="26"/>
          <w:szCs w:val="26"/>
        </w:rPr>
        <w:t xml:space="preserve"> либо лицу, исполняющему его обязанности. </w:t>
      </w:r>
    </w:p>
    <w:p w:rsidR="00CC5FB7" w:rsidRPr="003D74C4" w:rsidRDefault="00CC5F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3D74C4" w:rsidRDefault="00D65180" w:rsidP="00F94E4C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3D74C4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  <w:r w:rsidR="00F00B12" w:rsidRPr="003D74C4">
        <w:rPr>
          <w:rFonts w:ascii="Times New Roman" w:eastAsia="Calibri" w:hAnsi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ED5BBC" w:rsidRPr="003D74C4" w:rsidRDefault="00ED5BBC" w:rsidP="00ED5B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6. Для замещения должности старшего государственного налогового инспектора отдела камеральных проверок №</w:t>
      </w:r>
      <w:r w:rsidR="007A332F" w:rsidRPr="003D74C4">
        <w:rPr>
          <w:rFonts w:ascii="Times New Roman" w:eastAsia="Calibri" w:hAnsi="Times New Roman"/>
          <w:sz w:val="26"/>
          <w:szCs w:val="26"/>
        </w:rPr>
        <w:t>5</w:t>
      </w:r>
      <w:r w:rsidRPr="003D74C4">
        <w:rPr>
          <w:rFonts w:ascii="Times New Roman" w:eastAsia="Calibri" w:hAnsi="Times New Roman"/>
          <w:sz w:val="26"/>
          <w:szCs w:val="26"/>
        </w:rPr>
        <w:t xml:space="preserve"> устанавливаются следующие требования.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 xml:space="preserve">6.1. Наличие </w:t>
      </w:r>
      <w:r w:rsidRPr="003D74C4">
        <w:rPr>
          <w:rFonts w:ascii="Times New Roman" w:hAnsi="Times New Roman"/>
          <w:sz w:val="26"/>
          <w:szCs w:val="26"/>
        </w:rPr>
        <w:t>высшего образования</w:t>
      </w:r>
      <w:r w:rsidRPr="003D74C4">
        <w:rPr>
          <w:rFonts w:ascii="Times New Roman" w:eastAsia="Calibri" w:hAnsi="Times New Roman"/>
          <w:sz w:val="26"/>
          <w:szCs w:val="26"/>
        </w:rPr>
        <w:t xml:space="preserve">, по специальности, направлению подготовки: </w:t>
      </w:r>
      <w:r w:rsidRPr="003D74C4">
        <w:rPr>
          <w:rFonts w:ascii="Times New Roman" w:hAnsi="Times New Roman"/>
          <w:sz w:val="26"/>
          <w:szCs w:val="26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6.2. </w:t>
      </w:r>
      <w:r w:rsidRPr="003D74C4">
        <w:rPr>
          <w:rFonts w:ascii="Times New Roman" w:hAnsi="Times New Roman"/>
          <w:sz w:val="26"/>
          <w:szCs w:val="26"/>
        </w:rPr>
        <w:t>Без предъявления требований к стажу.</w:t>
      </w:r>
    </w:p>
    <w:p w:rsidR="00ED5BBC" w:rsidRPr="003D74C4" w:rsidRDefault="00ED5BBC" w:rsidP="00ED5BBC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lastRenderedPageBreak/>
        <w:t>6.3. Наличие базовых знаний: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r w:rsidRPr="003D74C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D74C4">
        <w:rPr>
          <w:rFonts w:ascii="Times New Roman" w:hAnsi="Times New Roman"/>
          <w:sz w:val="26"/>
          <w:szCs w:val="26"/>
        </w:rPr>
        <w:t>Указа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  <w:proofErr w:type="gramEnd"/>
    </w:p>
    <w:p w:rsidR="00ED5BBC" w:rsidRPr="003D74C4" w:rsidRDefault="00ED5BBC" w:rsidP="00ED5BBC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 xml:space="preserve">- знания и умения в области информационно-коммуникационных технологий: </w:t>
      </w:r>
      <w:r w:rsidRPr="003D74C4">
        <w:rPr>
          <w:rFonts w:ascii="Times New Roman" w:hAnsi="Times New Roman"/>
          <w:sz w:val="26"/>
          <w:szCs w:val="26"/>
        </w:rPr>
        <w:t>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6.4. Наличие профессиональных знаний: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 w:eastAsia="ru-RU"/>
        </w:rPr>
        <w:t xml:space="preserve">- </w:t>
      </w:r>
      <w:r w:rsidRPr="003D74C4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ED5BBC" w:rsidRPr="003D74C4" w:rsidRDefault="00ED5BBC" w:rsidP="00ED5BBC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ab/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ED5BBC" w:rsidRPr="003D74C4" w:rsidRDefault="00ED5BBC" w:rsidP="00ED5BBC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ab/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D5BBC" w:rsidRPr="003D74C4" w:rsidRDefault="00ED5BBC" w:rsidP="00ED5BBC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ab/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D5BBC" w:rsidRPr="003D74C4" w:rsidRDefault="00ED5BBC" w:rsidP="00ED5BBC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ab/>
        <w:t>- Федеральный закон от 27 июля 2010 г. № 210-ФЗ «Об организации предоставления государственных и муниципальных услуг»;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3D74C4">
        <w:rPr>
          <w:rFonts w:ascii="Times New Roman" w:hAnsi="Times New Roman"/>
          <w:sz w:val="26"/>
          <w:szCs w:val="26"/>
          <w:lang w:val="ru-RU"/>
        </w:rPr>
        <w:t xml:space="preserve"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Pr="003D74C4">
        <w:rPr>
          <w:rFonts w:ascii="Times New Roman" w:hAnsi="Times New Roman"/>
          <w:sz w:val="26"/>
          <w:szCs w:val="26"/>
          <w:lang w:val="ru-RU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D74C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3D74C4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3D74C4">
        <w:rPr>
          <w:rFonts w:ascii="Times New Roman" w:hAnsi="Times New Roman"/>
          <w:sz w:val="26"/>
          <w:szCs w:val="26"/>
          <w:lang w:val="ru-RU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3D74C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3D74C4">
        <w:rPr>
          <w:rFonts w:ascii="Times New Roman" w:hAnsi="Times New Roman"/>
          <w:sz w:val="26"/>
          <w:szCs w:val="26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ED5BBC" w:rsidRPr="003D74C4" w:rsidRDefault="00ED5BBC" w:rsidP="00ED5BBC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proofErr w:type="gramStart"/>
      <w:r w:rsidRPr="003D74C4">
        <w:rPr>
          <w:rFonts w:ascii="Times New Roman" w:hAnsi="Times New Roman"/>
          <w:sz w:val="26"/>
          <w:szCs w:val="26"/>
          <w:lang w:bidi="en-US"/>
        </w:rPr>
        <w:t>-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D74C4">
        <w:rPr>
          <w:rFonts w:ascii="Times New Roman" w:hAnsi="Times New Roman"/>
          <w:sz w:val="26"/>
          <w:szCs w:val="26"/>
          <w:lang w:bidi="en-US"/>
        </w:rPr>
        <w:t xml:space="preserve">, </w:t>
      </w:r>
      <w:proofErr w:type="gramStart"/>
      <w:r w:rsidRPr="003D74C4">
        <w:rPr>
          <w:rFonts w:ascii="Times New Roman" w:hAnsi="Times New Roman"/>
          <w:sz w:val="26"/>
          <w:szCs w:val="26"/>
          <w:lang w:bidi="en-US"/>
        </w:rPr>
        <w:t xml:space="preserve">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="005D7EE9" w:rsidRPr="003D74C4">
        <w:rPr>
          <w:rFonts w:ascii="Times New Roman" w:hAnsi="Times New Roman"/>
          <w:sz w:val="26"/>
          <w:szCs w:val="26"/>
          <w:lang w:bidi="en-US"/>
        </w:rPr>
        <w:t>дела,</w:t>
      </w:r>
      <w:r w:rsidRPr="003D74C4">
        <w:rPr>
          <w:rFonts w:ascii="Times New Roman" w:hAnsi="Times New Roman"/>
          <w:sz w:val="26"/>
          <w:szCs w:val="26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proofErr w:type="gramEnd"/>
    </w:p>
    <w:p w:rsidR="00ED5BBC" w:rsidRPr="003D74C4" w:rsidRDefault="00ED5BBC" w:rsidP="00ED5BBC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ED5BBC" w:rsidRPr="003D74C4" w:rsidRDefault="00ED5BBC" w:rsidP="00ED5BBC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 письмо ФНС России от 16 июля 2013 г. № АС-4-2/12705 «О рекомендациях по проведению камеральных налоговых проверок».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eastAsia="Calibri" w:hAnsi="Times New Roman"/>
          <w:sz w:val="26"/>
          <w:szCs w:val="26"/>
          <w:lang w:val="ru-RU"/>
        </w:rPr>
        <w:t xml:space="preserve">Старший государственный налоговый инспектор отдела камеральных проверок № </w:t>
      </w:r>
      <w:r w:rsidR="005D7EE9" w:rsidRPr="003D74C4">
        <w:rPr>
          <w:rFonts w:ascii="Times New Roman" w:eastAsia="Calibri" w:hAnsi="Times New Roman"/>
          <w:sz w:val="26"/>
          <w:szCs w:val="26"/>
          <w:lang w:val="ru-RU"/>
        </w:rPr>
        <w:t>5</w:t>
      </w:r>
      <w:r w:rsidRPr="003D74C4">
        <w:rPr>
          <w:rFonts w:ascii="Times New Roman" w:eastAsia="Calibri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5BBC" w:rsidRPr="003D74C4" w:rsidRDefault="00ED5BBC" w:rsidP="00ED5BBC">
      <w:pPr>
        <w:pStyle w:val="aa"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bCs/>
          <w:sz w:val="26"/>
          <w:szCs w:val="26"/>
          <w:lang w:val="ru-RU"/>
        </w:rPr>
        <w:t>Иные профессиональные знания</w:t>
      </w:r>
      <w:r w:rsidRPr="003D74C4">
        <w:rPr>
          <w:rFonts w:ascii="Times New Roman" w:hAnsi="Times New Roman"/>
          <w:sz w:val="26"/>
          <w:szCs w:val="26"/>
          <w:lang w:val="ru-RU"/>
        </w:rPr>
        <w:t>:</w:t>
      </w:r>
    </w:p>
    <w:p w:rsidR="00ED5BBC" w:rsidRPr="003D74C4" w:rsidRDefault="00ED5BBC" w:rsidP="00ED5BBC">
      <w:pPr>
        <w:pStyle w:val="aa"/>
        <w:ind w:firstLine="709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ED5BBC" w:rsidRPr="003D74C4" w:rsidRDefault="00ED5BBC" w:rsidP="00ED5BBC">
      <w:pPr>
        <w:pStyle w:val="aa"/>
        <w:ind w:firstLine="709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-основы налогообложения;</w:t>
      </w:r>
    </w:p>
    <w:p w:rsidR="00ED5BBC" w:rsidRPr="003D74C4" w:rsidRDefault="00ED5BBC" w:rsidP="00ED5BBC">
      <w:pPr>
        <w:pStyle w:val="aa"/>
        <w:ind w:firstLine="709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-. общие положения о налоговом контроле;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ED5BBC" w:rsidRPr="003D74C4" w:rsidRDefault="00ED5BBC" w:rsidP="00ED5BBC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</w:rPr>
      </w:pPr>
      <w:r w:rsidRPr="003D74C4">
        <w:rPr>
          <w:rFonts w:eastAsia="Calibri"/>
          <w:sz w:val="26"/>
          <w:szCs w:val="26"/>
        </w:rPr>
        <w:tab/>
        <w:t>- принципы формирования бюджетной системы Российской Федерации;</w:t>
      </w:r>
    </w:p>
    <w:p w:rsidR="00ED5BBC" w:rsidRPr="003D74C4" w:rsidRDefault="00ED5BBC" w:rsidP="00ED5BBC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D74C4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ED5BBC" w:rsidRPr="003D74C4" w:rsidRDefault="00ED5BBC" w:rsidP="00ED5BBC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 принципы налогового администрирования.</w:t>
      </w:r>
    </w:p>
    <w:p w:rsidR="00ED5BBC" w:rsidRPr="003D74C4" w:rsidRDefault="00ED5BBC" w:rsidP="00ED5BBC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порядок и сроки проведения камеральных проверок;</w:t>
      </w:r>
    </w:p>
    <w:p w:rsidR="00ED5BBC" w:rsidRPr="003D74C4" w:rsidRDefault="00ED5BBC" w:rsidP="00ED5BBC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требования к составлению акта камеральной проверки;</w:t>
      </w:r>
    </w:p>
    <w:p w:rsidR="00ED5BBC" w:rsidRPr="003D74C4" w:rsidRDefault="00ED5BBC" w:rsidP="00ED5BBC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основы финансовых отношений и кредитных отношений;</w:t>
      </w:r>
    </w:p>
    <w:p w:rsidR="00ED5BBC" w:rsidRPr="003D74C4" w:rsidRDefault="00ED5BBC" w:rsidP="00ED5BBC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судебно-арбитражная практика в части камеральных проверок;</w:t>
      </w:r>
    </w:p>
    <w:p w:rsidR="00ED5BBC" w:rsidRPr="003D74C4" w:rsidRDefault="00ED5BBC" w:rsidP="00ED5BBC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lastRenderedPageBreak/>
        <w:t>- схемы ухода от налогов;</w:t>
      </w:r>
    </w:p>
    <w:p w:rsidR="00ED5BBC" w:rsidRPr="003D74C4" w:rsidRDefault="00ED5BBC" w:rsidP="00ED5BBC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порядок определения налогооблагаемой базы.</w:t>
      </w:r>
    </w:p>
    <w:p w:rsidR="00ED5BBC" w:rsidRPr="003D74C4" w:rsidRDefault="00ED5BBC" w:rsidP="00ED5BBC">
      <w:pPr>
        <w:pStyle w:val="a8"/>
        <w:numPr>
          <w:ilvl w:val="1"/>
          <w:numId w:val="23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Наличие функциональных знаний:</w:t>
      </w:r>
    </w:p>
    <w:p w:rsidR="00ED5BBC" w:rsidRPr="003D74C4" w:rsidRDefault="00ED5BBC" w:rsidP="00ED5BBC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</w:t>
      </w:r>
      <w:r w:rsidRPr="003D74C4">
        <w:rPr>
          <w:rFonts w:ascii="Times New Roman" w:hAnsi="Times New Roman"/>
          <w:sz w:val="26"/>
          <w:szCs w:val="26"/>
          <w:lang w:val="en-US" w:bidi="en-US"/>
        </w:rPr>
        <w:t> </w:t>
      </w:r>
      <w:r w:rsidRPr="003D74C4">
        <w:rPr>
          <w:rFonts w:ascii="Times New Roman" w:hAnsi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ED5BBC" w:rsidRPr="003D74C4" w:rsidRDefault="00ED5BBC" w:rsidP="00ED5BBC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</w:t>
      </w:r>
      <w:r w:rsidRPr="003D74C4">
        <w:rPr>
          <w:rFonts w:ascii="Times New Roman" w:hAnsi="Times New Roman"/>
          <w:sz w:val="26"/>
          <w:szCs w:val="26"/>
          <w:lang w:val="en-US" w:bidi="en-US"/>
        </w:rPr>
        <w:t> </w:t>
      </w:r>
      <w:r w:rsidRPr="003D74C4">
        <w:rPr>
          <w:rFonts w:ascii="Times New Roman" w:hAnsi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ED5BBC" w:rsidRPr="003D74C4" w:rsidRDefault="00ED5BBC" w:rsidP="00ED5BBC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</w:t>
      </w:r>
      <w:r w:rsidRPr="003D74C4">
        <w:rPr>
          <w:rFonts w:ascii="Times New Roman" w:hAnsi="Times New Roman"/>
          <w:sz w:val="26"/>
          <w:szCs w:val="26"/>
          <w:lang w:val="en-US" w:bidi="en-US"/>
        </w:rPr>
        <w:t> </w:t>
      </w:r>
      <w:r w:rsidRPr="003D74C4">
        <w:rPr>
          <w:rFonts w:ascii="Times New Roman" w:hAnsi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ED5BBC" w:rsidRPr="003D74C4" w:rsidRDefault="00ED5BBC" w:rsidP="00ED5BBC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</w:t>
      </w:r>
      <w:r w:rsidRPr="003D74C4">
        <w:rPr>
          <w:rFonts w:ascii="Times New Roman" w:hAnsi="Times New Roman"/>
          <w:sz w:val="26"/>
          <w:szCs w:val="26"/>
          <w:lang w:val="en-US" w:bidi="en-US"/>
        </w:rPr>
        <w:t> </w:t>
      </w:r>
      <w:r w:rsidRPr="003D74C4">
        <w:rPr>
          <w:rFonts w:ascii="Times New Roman" w:hAnsi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D5BBC" w:rsidRPr="003D74C4" w:rsidRDefault="00ED5BBC" w:rsidP="00ED5BBC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</w:t>
      </w:r>
      <w:r w:rsidRPr="003D74C4">
        <w:rPr>
          <w:rFonts w:ascii="Times New Roman" w:hAnsi="Times New Roman"/>
          <w:sz w:val="26"/>
          <w:szCs w:val="26"/>
          <w:lang w:val="en-US" w:bidi="en-US"/>
        </w:rPr>
        <w:t> </w:t>
      </w:r>
      <w:r w:rsidRPr="003D74C4">
        <w:rPr>
          <w:rFonts w:ascii="Times New Roman" w:hAnsi="Times New Roman"/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ED5BBC" w:rsidRPr="003D74C4" w:rsidRDefault="00ED5BBC" w:rsidP="00ED5BBC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</w:t>
      </w:r>
      <w:r w:rsidRPr="003D74C4">
        <w:rPr>
          <w:rFonts w:ascii="Times New Roman" w:hAnsi="Times New Roman"/>
          <w:sz w:val="26"/>
          <w:szCs w:val="26"/>
          <w:lang w:val="en-US" w:bidi="en-US"/>
        </w:rPr>
        <w:t> </w:t>
      </w:r>
      <w:r w:rsidRPr="003D74C4">
        <w:rPr>
          <w:rFonts w:ascii="Times New Roman" w:hAnsi="Times New Roman"/>
          <w:sz w:val="26"/>
          <w:szCs w:val="26"/>
          <w:lang w:bidi="en-US"/>
        </w:rPr>
        <w:t>ограничения при проведении проверочных процедур;</w:t>
      </w:r>
    </w:p>
    <w:p w:rsidR="00ED5BBC" w:rsidRPr="003D74C4" w:rsidRDefault="00ED5BBC" w:rsidP="00ED5BBC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</w:t>
      </w:r>
      <w:r w:rsidRPr="003D74C4">
        <w:rPr>
          <w:rFonts w:ascii="Times New Roman" w:hAnsi="Times New Roman"/>
          <w:sz w:val="26"/>
          <w:szCs w:val="26"/>
          <w:lang w:val="en-US" w:bidi="en-US"/>
        </w:rPr>
        <w:t> </w:t>
      </w:r>
      <w:r w:rsidRPr="003D74C4">
        <w:rPr>
          <w:rFonts w:ascii="Times New Roman" w:hAnsi="Times New Roman"/>
          <w:sz w:val="26"/>
          <w:szCs w:val="26"/>
          <w:lang w:bidi="en-US"/>
        </w:rPr>
        <w:t>меры, принимаемые по результатам проверки;</w:t>
      </w:r>
    </w:p>
    <w:p w:rsidR="00ED5BBC" w:rsidRPr="003D74C4" w:rsidRDefault="00ED5BBC" w:rsidP="00ED5BBC">
      <w:pPr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</w:t>
      </w:r>
      <w:r w:rsidRPr="003D74C4">
        <w:rPr>
          <w:rFonts w:ascii="Times New Roman" w:hAnsi="Times New Roman"/>
          <w:sz w:val="26"/>
          <w:szCs w:val="26"/>
          <w:lang w:val="en-US" w:bidi="en-US"/>
        </w:rPr>
        <w:t> </w:t>
      </w:r>
      <w:r w:rsidRPr="003D74C4">
        <w:rPr>
          <w:rFonts w:ascii="Times New Roman" w:hAnsi="Times New Roman"/>
          <w:sz w:val="26"/>
          <w:szCs w:val="26"/>
          <w:lang w:bidi="en-US"/>
        </w:rPr>
        <w:t>плановые (рейдовые) осмотры;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</w:t>
      </w:r>
      <w:r w:rsidRPr="003D74C4">
        <w:rPr>
          <w:rFonts w:ascii="Times New Roman" w:hAnsi="Times New Roman"/>
          <w:sz w:val="26"/>
          <w:szCs w:val="26"/>
          <w:lang w:val="en-US" w:bidi="en-US"/>
        </w:rPr>
        <w:t> </w:t>
      </w:r>
      <w:r w:rsidRPr="003D74C4">
        <w:rPr>
          <w:rFonts w:ascii="Times New Roman" w:hAnsi="Times New Roman"/>
          <w:sz w:val="26"/>
          <w:szCs w:val="26"/>
          <w:lang w:bidi="en-US"/>
        </w:rPr>
        <w:t xml:space="preserve">основания проведения и особенности </w:t>
      </w:r>
      <w:proofErr w:type="gramStart"/>
      <w:r w:rsidRPr="003D74C4">
        <w:rPr>
          <w:rFonts w:ascii="Times New Roman" w:hAnsi="Times New Roman"/>
          <w:sz w:val="26"/>
          <w:szCs w:val="26"/>
          <w:lang w:bidi="en-US"/>
        </w:rPr>
        <w:t>внеплановых</w:t>
      </w:r>
      <w:proofErr w:type="gramEnd"/>
      <w:r w:rsidRPr="003D74C4">
        <w:rPr>
          <w:rFonts w:ascii="Times New Roman" w:hAnsi="Times New Roman"/>
          <w:sz w:val="26"/>
          <w:szCs w:val="26"/>
          <w:lang w:bidi="en-US"/>
        </w:rPr>
        <w:t xml:space="preserve"> проверок.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 xml:space="preserve">6.6. Наличие базовых умений: 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- умение мыслить системно (стратегически);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- коммуникативные умения;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- умение оперативно принимать и реагировать управленческие решения;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D5BBC" w:rsidRPr="003D74C4" w:rsidRDefault="00ED5BBC" w:rsidP="00ED5BBC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- умение управлять изменениями.</w:t>
      </w:r>
    </w:p>
    <w:p w:rsidR="00ED5BBC" w:rsidRPr="003D74C4" w:rsidRDefault="00ED5BBC" w:rsidP="00ED5BBC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 xml:space="preserve">Наличие профессиональных умений: </w:t>
      </w:r>
    </w:p>
    <w:p w:rsidR="00ED5BBC" w:rsidRPr="003D74C4" w:rsidRDefault="00ED5BBC" w:rsidP="00ED5BBC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составление акта по результатам проведения камеральной налоговой проверки.</w:t>
      </w:r>
    </w:p>
    <w:p w:rsidR="00ED5BBC" w:rsidRPr="003D74C4" w:rsidRDefault="00ED5BBC" w:rsidP="00ED5BBC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Наличие функциональных умений:</w:t>
      </w:r>
    </w:p>
    <w:p w:rsidR="00ED5BBC" w:rsidRPr="003D74C4" w:rsidRDefault="00ED5BBC" w:rsidP="00ED5BBC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ED5BBC" w:rsidRPr="003D74C4" w:rsidRDefault="00ED5BBC" w:rsidP="00ED5BBC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D5BBC" w:rsidRPr="003D74C4" w:rsidRDefault="00ED5BBC" w:rsidP="00ED5BBC">
      <w:pPr>
        <w:spacing w:after="200" w:line="276" w:lineRule="auto"/>
        <w:ind w:firstLine="709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ED5BBC" w:rsidRPr="003D74C4" w:rsidRDefault="00ED5BBC" w:rsidP="00ED5BBC">
      <w:pPr>
        <w:ind w:firstLine="709"/>
        <w:jc w:val="center"/>
        <w:outlineLvl w:val="2"/>
        <w:rPr>
          <w:b/>
          <w:sz w:val="26"/>
          <w:szCs w:val="26"/>
        </w:rPr>
      </w:pPr>
    </w:p>
    <w:p w:rsidR="00405C5D" w:rsidRPr="003D74C4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405C5D" w:rsidRPr="003D74C4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3D74C4" w:rsidRDefault="00405C5D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Основные права и обязанности </w:t>
      </w:r>
      <w:r w:rsidR="00560325" w:rsidRPr="003D74C4">
        <w:rPr>
          <w:rFonts w:ascii="Times New Roman" w:hAnsi="Times New Roman"/>
          <w:sz w:val="26"/>
          <w:szCs w:val="26"/>
          <w:lang w:eastAsia="ru-RU"/>
        </w:rPr>
        <w:t>старш</w:t>
      </w:r>
      <w:r w:rsidR="000E6FE4" w:rsidRPr="003D74C4">
        <w:rPr>
          <w:rFonts w:ascii="Times New Roman" w:hAnsi="Times New Roman"/>
          <w:sz w:val="26"/>
          <w:szCs w:val="26"/>
          <w:lang w:eastAsia="ru-RU"/>
        </w:rPr>
        <w:t>его</w:t>
      </w:r>
      <w:r w:rsidR="006F15B4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3D74C4">
          <w:rPr>
            <w:rFonts w:ascii="Times New Roman" w:hAnsi="Times New Roman"/>
            <w:sz w:val="26"/>
            <w:szCs w:val="26"/>
            <w:lang w:eastAsia="ru-RU"/>
          </w:rPr>
          <w:t>статьями 14</w:t>
        </w:r>
      </w:hyperlink>
      <w:r w:rsidRPr="003D74C4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1" w:history="1">
        <w:r w:rsidRPr="003D74C4">
          <w:rPr>
            <w:rFonts w:ascii="Times New Roman" w:hAnsi="Times New Roman"/>
            <w:sz w:val="26"/>
            <w:szCs w:val="26"/>
            <w:lang w:eastAsia="ru-RU"/>
          </w:rPr>
          <w:t>15</w:t>
        </w:r>
      </w:hyperlink>
      <w:r w:rsidRPr="003D74C4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2" w:history="1">
        <w:r w:rsidRPr="003D74C4">
          <w:rPr>
            <w:rFonts w:ascii="Times New Roman" w:hAnsi="Times New Roman"/>
            <w:sz w:val="26"/>
            <w:szCs w:val="26"/>
            <w:lang w:eastAsia="ru-RU"/>
          </w:rPr>
          <w:t>17</w:t>
        </w:r>
      </w:hyperlink>
      <w:r w:rsidRPr="003D74C4">
        <w:rPr>
          <w:rFonts w:ascii="Times New Roman" w:hAnsi="Times New Roman"/>
          <w:sz w:val="26"/>
          <w:szCs w:val="26"/>
          <w:lang w:eastAsia="ru-RU"/>
        </w:rPr>
        <w:t xml:space="preserve">, </w:t>
      </w:r>
      <w:hyperlink r:id="rId13" w:history="1">
        <w:r w:rsidRPr="003D74C4">
          <w:rPr>
            <w:rFonts w:ascii="Times New Roman" w:hAnsi="Times New Roman"/>
            <w:sz w:val="26"/>
            <w:szCs w:val="26"/>
            <w:lang w:eastAsia="ru-RU"/>
          </w:rPr>
          <w:t>18</w:t>
        </w:r>
      </w:hyperlink>
      <w:r w:rsidRPr="003D74C4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D74C4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3D74C4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77E4F" w:rsidRPr="003D74C4" w:rsidRDefault="00777E4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отдел камеральных проверок № </w:t>
      </w:r>
      <w:r w:rsidR="005D7EE9" w:rsidRPr="003D74C4">
        <w:rPr>
          <w:rFonts w:ascii="Times New Roman" w:hAnsi="Times New Roman"/>
          <w:sz w:val="26"/>
          <w:szCs w:val="26"/>
          <w:lang w:eastAsia="ru-RU"/>
        </w:rPr>
        <w:t>5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560325" w:rsidRPr="003D74C4">
        <w:rPr>
          <w:rFonts w:ascii="Times New Roman" w:hAnsi="Times New Roman"/>
          <w:sz w:val="26"/>
          <w:szCs w:val="26"/>
          <w:lang w:eastAsia="ru-RU"/>
        </w:rPr>
        <w:t>старший</w:t>
      </w:r>
      <w:r w:rsidR="006F15B4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государственный налоговый инспектор </w:t>
      </w:r>
      <w:proofErr w:type="gramStart"/>
      <w:r w:rsidRPr="003D74C4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3D74C4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7F7014" w:rsidRPr="003D74C4" w:rsidRDefault="001720F0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 xml:space="preserve">- </w:t>
      </w:r>
      <w:r w:rsidR="007F7014" w:rsidRPr="003D74C4">
        <w:rPr>
          <w:rFonts w:ascii="Times New Roman" w:eastAsia="Calibri" w:hAnsi="Times New Roman"/>
          <w:sz w:val="26"/>
          <w:szCs w:val="26"/>
        </w:rPr>
        <w:t>своевременно и качественно исполнять поручения руководства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7F7014" w:rsidRPr="003D74C4" w:rsidRDefault="009F246F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 xml:space="preserve">- </w:t>
      </w:r>
      <w:r w:rsidR="007F7014" w:rsidRPr="003D74C4">
        <w:rPr>
          <w:rFonts w:ascii="Times New Roman" w:eastAsia="Calibri" w:hAnsi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213CE0" w:rsidRPr="003D74C4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</w:t>
      </w:r>
      <w:r w:rsidRPr="003D74C4">
        <w:rPr>
          <w:rFonts w:ascii="Times New Roman" w:hAnsi="Times New Roman"/>
          <w:sz w:val="26"/>
          <w:szCs w:val="26"/>
        </w:rPr>
        <w:lastRenderedPageBreak/>
        <w:t xml:space="preserve">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</w:t>
      </w:r>
      <w:r w:rsidR="005D7EE9" w:rsidRPr="003D74C4">
        <w:rPr>
          <w:rFonts w:ascii="Times New Roman" w:hAnsi="Times New Roman"/>
          <w:sz w:val="26"/>
          <w:szCs w:val="26"/>
        </w:rPr>
        <w:t>налога на добавленную стоимость</w:t>
      </w:r>
      <w:r w:rsidRPr="003D74C4">
        <w:rPr>
          <w:rFonts w:ascii="Times New Roman" w:hAnsi="Times New Roman"/>
          <w:sz w:val="26"/>
          <w:szCs w:val="26"/>
        </w:rPr>
        <w:t>;</w:t>
      </w:r>
    </w:p>
    <w:p w:rsidR="00213CE0" w:rsidRPr="003D74C4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осуществлять взаимодействие с правоохранительными и иными контролирующими органами по предмету деятельности Отдела;</w:t>
      </w:r>
    </w:p>
    <w:p w:rsidR="00213CE0" w:rsidRPr="003D74C4" w:rsidRDefault="00213CE0" w:rsidP="006C72D2">
      <w:pPr>
        <w:overflowPunct/>
        <w:ind w:firstLine="567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осуществлять контроль за правильностью исчисления налога на добавленную стоимость, </w:t>
      </w:r>
    </w:p>
    <w:p w:rsidR="00213CE0" w:rsidRPr="003D74C4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выполнять требования регламента проведения камеральных налоговых проверок, утвержденного Приказом ФНС России и методических рекомендаций ФНС России;</w:t>
      </w:r>
    </w:p>
    <w:p w:rsidR="00213CE0" w:rsidRPr="003D74C4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проводить камеральные налоговые проверки налоговых деклараций по налогу на добавленную стоимость, и иных документов, служащих основанием для исчисления и </w:t>
      </w:r>
      <w:r w:rsidR="005D7EE9" w:rsidRPr="003D74C4">
        <w:rPr>
          <w:rFonts w:ascii="Times New Roman" w:hAnsi="Times New Roman"/>
          <w:sz w:val="26"/>
          <w:szCs w:val="26"/>
        </w:rPr>
        <w:t xml:space="preserve">полной </w:t>
      </w:r>
      <w:r w:rsidRPr="003D74C4">
        <w:rPr>
          <w:rFonts w:ascii="Times New Roman" w:hAnsi="Times New Roman"/>
          <w:sz w:val="26"/>
          <w:szCs w:val="26"/>
        </w:rPr>
        <w:t>уплаты налога на добавленную стоимость, отвечать за качество проводимых налоговых проверок с учетом использования косвенной информации;</w:t>
      </w:r>
    </w:p>
    <w:p w:rsidR="005D7EE9" w:rsidRPr="003D74C4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в рамках камеральной проверки проводить анализ налоговых деклараций по налогу на добавленную стоимость, </w:t>
      </w:r>
    </w:p>
    <w:p w:rsidR="00213CE0" w:rsidRPr="003D74C4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истребовать информацию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213CE0" w:rsidRPr="003D74C4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готовить и передавать в правовой отдел материалы для обеспечения производства и для производства дел о нар</w:t>
      </w:r>
      <w:r w:rsidR="005D7EE9" w:rsidRPr="003D74C4">
        <w:rPr>
          <w:rFonts w:ascii="Times New Roman" w:hAnsi="Times New Roman"/>
          <w:sz w:val="26"/>
          <w:szCs w:val="26"/>
        </w:rPr>
        <w:t>ушениях законодательства по НДС</w:t>
      </w:r>
      <w:r w:rsidR="00213CE0" w:rsidRPr="003D74C4">
        <w:rPr>
          <w:rFonts w:ascii="Times New Roman" w:hAnsi="Times New Roman"/>
          <w:sz w:val="26"/>
          <w:szCs w:val="26"/>
        </w:rPr>
        <w:t>;</w:t>
      </w:r>
    </w:p>
    <w:p w:rsidR="00213CE0" w:rsidRPr="003D74C4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участвовать в производстве по делам об административных правонарушениях в соответствии со ст. </w:t>
      </w:r>
      <w:r w:rsidRPr="003D74C4">
        <w:rPr>
          <w:rFonts w:ascii="Times New Roman" w:hAnsi="Times New Roman"/>
          <w:sz w:val="26"/>
          <w:szCs w:val="26"/>
        </w:rPr>
        <w:t>19.4</w:t>
      </w:r>
      <w:r w:rsidR="00213CE0" w:rsidRPr="003D74C4">
        <w:rPr>
          <w:rFonts w:ascii="Times New Roman" w:hAnsi="Times New Roman"/>
          <w:sz w:val="26"/>
          <w:szCs w:val="26"/>
        </w:rPr>
        <w:t xml:space="preserve"> КоАП (составлять протоколы об административных правонарушениях);</w:t>
      </w:r>
    </w:p>
    <w:p w:rsidR="00213CE0" w:rsidRPr="003D74C4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нести полную ответственность за своевременность и качество проведения камеральных налоговых проверок</w:t>
      </w:r>
      <w:r w:rsidR="005D7EE9" w:rsidRPr="003D74C4">
        <w:rPr>
          <w:rFonts w:ascii="Times New Roman" w:hAnsi="Times New Roman"/>
          <w:sz w:val="26"/>
          <w:szCs w:val="26"/>
        </w:rPr>
        <w:t xml:space="preserve"> по налоговым декларациям по НДС</w:t>
      </w:r>
      <w:r w:rsidR="00213CE0" w:rsidRPr="003D74C4">
        <w:rPr>
          <w:rFonts w:ascii="Times New Roman" w:hAnsi="Times New Roman"/>
          <w:sz w:val="26"/>
          <w:szCs w:val="26"/>
        </w:rPr>
        <w:t>;</w:t>
      </w:r>
    </w:p>
    <w:p w:rsidR="00213CE0" w:rsidRPr="003D74C4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213CE0" w:rsidRPr="003D74C4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213CE0" w:rsidRPr="003D74C4">
        <w:rPr>
          <w:rFonts w:ascii="Times New Roman" w:hAnsi="Times New Roman"/>
          <w:sz w:val="26"/>
          <w:szCs w:val="26"/>
        </w:rPr>
        <w:t xml:space="preserve">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213CE0" w:rsidRPr="003D74C4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proofErr w:type="gramStart"/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соблюдать срок проведения проверок, установленный регламентом проведения камеральных налоговых проверок налоговой отчетности</w:t>
      </w:r>
      <w:r w:rsidR="001D0139" w:rsidRPr="003D74C4">
        <w:rPr>
          <w:rFonts w:ascii="Times New Roman" w:hAnsi="Times New Roman"/>
          <w:sz w:val="26"/>
          <w:szCs w:val="26"/>
        </w:rPr>
        <w:t xml:space="preserve"> по НДС</w:t>
      </w:r>
      <w:r w:rsidR="00213CE0" w:rsidRPr="003D74C4">
        <w:rPr>
          <w:rFonts w:ascii="Times New Roman" w:hAnsi="Times New Roman"/>
          <w:sz w:val="26"/>
          <w:szCs w:val="26"/>
        </w:rPr>
        <w:t xml:space="preserve">, но не более </w:t>
      </w:r>
      <w:r w:rsidR="001D0139" w:rsidRPr="003D74C4">
        <w:rPr>
          <w:rFonts w:ascii="Times New Roman" w:hAnsi="Times New Roman"/>
          <w:sz w:val="26"/>
          <w:szCs w:val="26"/>
        </w:rPr>
        <w:t>2</w:t>
      </w:r>
      <w:r w:rsidR="00213CE0" w:rsidRPr="003D74C4">
        <w:rPr>
          <w:rFonts w:ascii="Times New Roman" w:hAnsi="Times New Roman"/>
          <w:sz w:val="26"/>
          <w:szCs w:val="26"/>
        </w:rPr>
        <w:t xml:space="preserve"> месяцев с момента предоставления налоговой отчетности</w:t>
      </w:r>
      <w:r w:rsidR="001D0139" w:rsidRPr="003D74C4">
        <w:rPr>
          <w:rFonts w:ascii="Times New Roman" w:hAnsi="Times New Roman"/>
          <w:sz w:val="26"/>
          <w:szCs w:val="26"/>
        </w:rPr>
        <w:t>, при необходимости обоснованного продления сроков камеральной налоговой проверки</w:t>
      </w:r>
      <w:r w:rsidR="00213CE0" w:rsidRPr="003D74C4">
        <w:rPr>
          <w:rFonts w:ascii="Times New Roman" w:hAnsi="Times New Roman"/>
          <w:sz w:val="26"/>
          <w:szCs w:val="26"/>
        </w:rPr>
        <w:t>;</w:t>
      </w:r>
      <w:proofErr w:type="gramEnd"/>
    </w:p>
    <w:p w:rsidR="00213CE0" w:rsidRPr="003D74C4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согласовывать акты и проекты решений с начальником отдела, правовым отделом инспекции и передавать решение на рассмотрение руководству Межрайонной ИФНС России №12 по Приморскому краю;</w:t>
      </w:r>
    </w:p>
    <w:p w:rsidR="00213CE0" w:rsidRPr="003D74C4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213CE0" w:rsidRPr="003D74C4">
        <w:rPr>
          <w:rFonts w:ascii="Times New Roman" w:hAnsi="Times New Roman"/>
          <w:sz w:val="26"/>
          <w:szCs w:val="26"/>
        </w:rPr>
        <w:t xml:space="preserve">передавать в </w:t>
      </w:r>
      <w:r w:rsidR="001D0139" w:rsidRPr="003D74C4">
        <w:rPr>
          <w:rFonts w:ascii="Times New Roman" w:hAnsi="Times New Roman"/>
          <w:sz w:val="26"/>
          <w:szCs w:val="26"/>
        </w:rPr>
        <w:t>отдел предпроверочного анализа</w:t>
      </w:r>
      <w:r w:rsidR="00213CE0" w:rsidRPr="003D74C4">
        <w:rPr>
          <w:rFonts w:ascii="Times New Roman" w:hAnsi="Times New Roman"/>
          <w:sz w:val="26"/>
          <w:szCs w:val="26"/>
        </w:rPr>
        <w:t xml:space="preserve"> служебные записки о нарушениях действующего законодательства с целью рассмотрения вопроса о </w:t>
      </w:r>
      <w:proofErr w:type="gramStart"/>
      <w:r w:rsidR="00213CE0" w:rsidRPr="003D74C4">
        <w:rPr>
          <w:rFonts w:ascii="Times New Roman" w:hAnsi="Times New Roman"/>
          <w:sz w:val="26"/>
          <w:szCs w:val="26"/>
        </w:rPr>
        <w:t>возможном</w:t>
      </w:r>
      <w:proofErr w:type="gramEnd"/>
      <w:r w:rsidR="00213CE0" w:rsidRPr="003D74C4">
        <w:rPr>
          <w:rFonts w:ascii="Times New Roman" w:hAnsi="Times New Roman"/>
          <w:sz w:val="26"/>
          <w:szCs w:val="26"/>
        </w:rPr>
        <w:t xml:space="preserve"> включении в план проведения выездной налоговой проверки;</w:t>
      </w:r>
    </w:p>
    <w:p w:rsidR="00213CE0" w:rsidRPr="003D74C4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принимать меры по применению штрафных санкций за нарушение налогового законодательства по налогу на добавленную стоимость, </w:t>
      </w:r>
      <w:r w:rsidR="001D0139" w:rsidRPr="003D74C4">
        <w:rPr>
          <w:rFonts w:ascii="Times New Roman" w:hAnsi="Times New Roman"/>
          <w:sz w:val="26"/>
          <w:szCs w:val="26"/>
        </w:rPr>
        <w:t>в соотв</w:t>
      </w:r>
      <w:r w:rsidR="00213CE0" w:rsidRPr="003D74C4">
        <w:rPr>
          <w:rFonts w:ascii="Times New Roman" w:hAnsi="Times New Roman"/>
          <w:sz w:val="26"/>
          <w:szCs w:val="26"/>
        </w:rPr>
        <w:t>етствии со ст.119, 122</w:t>
      </w:r>
      <w:r w:rsidRPr="003D74C4">
        <w:rPr>
          <w:rFonts w:ascii="Times New Roman" w:hAnsi="Times New Roman"/>
          <w:sz w:val="26"/>
          <w:szCs w:val="26"/>
        </w:rPr>
        <w:t>, 126, 129.1</w:t>
      </w:r>
      <w:r w:rsidR="00213CE0" w:rsidRPr="003D74C4">
        <w:rPr>
          <w:rFonts w:ascii="Times New Roman" w:hAnsi="Times New Roman"/>
          <w:sz w:val="26"/>
          <w:szCs w:val="26"/>
        </w:rPr>
        <w:t xml:space="preserve"> НК РФ;</w:t>
      </w:r>
    </w:p>
    <w:p w:rsidR="00213CE0" w:rsidRPr="003D74C4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213CE0" w:rsidRPr="003D74C4">
        <w:rPr>
          <w:rFonts w:ascii="Times New Roman" w:hAnsi="Times New Roman"/>
          <w:sz w:val="26"/>
          <w:szCs w:val="26"/>
        </w:rPr>
        <w:t xml:space="preserve"> выявлять и анализировать схемы ухода от налогообложения, вырабатывать предложения по их предотвращению;</w:t>
      </w:r>
    </w:p>
    <w:p w:rsidR="00213CE0" w:rsidRPr="003D74C4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213CE0" w:rsidRPr="003D74C4">
        <w:rPr>
          <w:rFonts w:ascii="Times New Roman" w:hAnsi="Times New Roman"/>
          <w:sz w:val="26"/>
          <w:szCs w:val="26"/>
        </w:rPr>
        <w:t xml:space="preserve"> получать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сведений;</w:t>
      </w:r>
    </w:p>
    <w:p w:rsidR="00213CE0" w:rsidRPr="003D74C4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lastRenderedPageBreak/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</w:t>
      </w:r>
      <w:r w:rsidRPr="003D74C4">
        <w:rPr>
          <w:rFonts w:ascii="Times New Roman" w:hAnsi="Times New Roman"/>
          <w:sz w:val="26"/>
          <w:szCs w:val="26"/>
        </w:rPr>
        <w:t xml:space="preserve"> </w:t>
      </w:r>
      <w:r w:rsidR="00213CE0" w:rsidRPr="003D74C4">
        <w:rPr>
          <w:rFonts w:ascii="Times New Roman" w:hAnsi="Times New Roman"/>
          <w:sz w:val="26"/>
          <w:szCs w:val="26"/>
        </w:rPr>
        <w:t>по решению начальника отдела принимать участие в составлении информаций и сообщений в Управление ФНС России по Приморскому краю, отвечать за их качество и своевременность;</w:t>
      </w:r>
    </w:p>
    <w:p w:rsidR="00213CE0" w:rsidRPr="003D74C4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участвовать при необходимости в рассмотрении арбитражным судом споров с налогоплательщиками, </w:t>
      </w:r>
      <w:proofErr w:type="gramStart"/>
      <w:r w:rsidR="00213CE0" w:rsidRPr="003D74C4">
        <w:rPr>
          <w:rFonts w:ascii="Times New Roman" w:hAnsi="Times New Roman"/>
          <w:sz w:val="26"/>
          <w:szCs w:val="26"/>
        </w:rPr>
        <w:t>состоящими</w:t>
      </w:r>
      <w:proofErr w:type="gramEnd"/>
      <w:r w:rsidR="00213CE0" w:rsidRPr="003D74C4">
        <w:rPr>
          <w:rFonts w:ascii="Times New Roman" w:hAnsi="Times New Roman"/>
          <w:sz w:val="26"/>
          <w:szCs w:val="26"/>
        </w:rPr>
        <w:t xml:space="preserve"> на учете в инспекции;</w:t>
      </w:r>
    </w:p>
    <w:p w:rsidR="00213CE0" w:rsidRPr="003D74C4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213CE0" w:rsidRPr="003D74C4">
        <w:rPr>
          <w:rFonts w:ascii="Times New Roman" w:hAnsi="Times New Roman"/>
          <w:sz w:val="26"/>
          <w:szCs w:val="26"/>
        </w:rPr>
        <w:t xml:space="preserve"> использовать в своей рабо</w:t>
      </w:r>
      <w:r w:rsidRPr="003D74C4">
        <w:rPr>
          <w:rFonts w:ascii="Times New Roman" w:hAnsi="Times New Roman"/>
          <w:sz w:val="26"/>
          <w:szCs w:val="26"/>
        </w:rPr>
        <w:t xml:space="preserve">те программы системы  </w:t>
      </w:r>
      <w:r w:rsidR="00213CE0" w:rsidRPr="003D74C4">
        <w:rPr>
          <w:rFonts w:ascii="Times New Roman" w:hAnsi="Times New Roman"/>
          <w:sz w:val="26"/>
          <w:szCs w:val="26"/>
        </w:rPr>
        <w:t>СЭД, ПК Регион, ПК ВАИ, СПАРК, АИС Налог- 3, АСК НДС- 2и др.;</w:t>
      </w:r>
    </w:p>
    <w:p w:rsidR="00213CE0" w:rsidRPr="003D74C4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213CE0" w:rsidRPr="003D74C4">
        <w:rPr>
          <w:rFonts w:ascii="Times New Roman" w:hAnsi="Times New Roman"/>
          <w:sz w:val="26"/>
          <w:szCs w:val="26"/>
        </w:rPr>
        <w:t xml:space="preserve">владеть навыками работы на компьютере, знать необходимые для работы программы </w:t>
      </w:r>
      <w:r w:rsidR="001D0139" w:rsidRPr="003D74C4">
        <w:rPr>
          <w:rFonts w:ascii="Times New Roman" w:hAnsi="Times New Roman"/>
          <w:sz w:val="26"/>
          <w:szCs w:val="26"/>
        </w:rPr>
        <w:t>АИС Налог - 3</w:t>
      </w:r>
      <w:r w:rsidR="00213CE0" w:rsidRPr="003D74C4">
        <w:rPr>
          <w:rFonts w:ascii="Times New Roman" w:hAnsi="Times New Roman"/>
          <w:sz w:val="26"/>
          <w:szCs w:val="26"/>
        </w:rPr>
        <w:t xml:space="preserve"> (ветки, связанные с планированием и проведением камеральных проверок), «</w:t>
      </w:r>
      <w:proofErr w:type="spellStart"/>
      <w:r w:rsidR="00213CE0" w:rsidRPr="003D74C4">
        <w:rPr>
          <w:rFonts w:ascii="Times New Roman" w:hAnsi="Times New Roman"/>
          <w:sz w:val="26"/>
          <w:szCs w:val="26"/>
        </w:rPr>
        <w:t>Office</w:t>
      </w:r>
      <w:proofErr w:type="spellEnd"/>
      <w:r w:rsidR="00213CE0" w:rsidRPr="003D74C4">
        <w:rPr>
          <w:rFonts w:ascii="Times New Roman" w:hAnsi="Times New Roman"/>
          <w:sz w:val="26"/>
          <w:szCs w:val="26"/>
        </w:rPr>
        <w:t xml:space="preserve">» (Консультант, </w:t>
      </w:r>
      <w:proofErr w:type="spellStart"/>
      <w:r w:rsidR="00213CE0" w:rsidRPr="003D74C4">
        <w:rPr>
          <w:rFonts w:ascii="Times New Roman" w:hAnsi="Times New Roman"/>
          <w:sz w:val="26"/>
          <w:szCs w:val="26"/>
        </w:rPr>
        <w:t>Word</w:t>
      </w:r>
      <w:proofErr w:type="spellEnd"/>
      <w:r w:rsidR="00213CE0" w:rsidRPr="003D74C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13CE0" w:rsidRPr="003D74C4">
        <w:rPr>
          <w:rFonts w:ascii="Times New Roman" w:hAnsi="Times New Roman"/>
          <w:sz w:val="26"/>
          <w:szCs w:val="26"/>
        </w:rPr>
        <w:t>Excel</w:t>
      </w:r>
      <w:proofErr w:type="spellEnd"/>
      <w:r w:rsidR="00213CE0" w:rsidRPr="003D74C4">
        <w:rPr>
          <w:rFonts w:ascii="Times New Roman" w:hAnsi="Times New Roman"/>
          <w:sz w:val="26"/>
          <w:szCs w:val="26"/>
        </w:rPr>
        <w:t>, АСК НДС- 2, и другие программы необходимые для работы;</w:t>
      </w:r>
    </w:p>
    <w:p w:rsidR="00213CE0" w:rsidRPr="003D74C4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213CE0" w:rsidRPr="003D74C4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выполнять другие поручения и распоряжения начальника отдела в пределах функций, возложенных на отдел;</w:t>
      </w:r>
    </w:p>
    <w:p w:rsidR="00213CE0" w:rsidRPr="003D74C4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обеспечивать сохранность документов, </w:t>
      </w:r>
      <w:proofErr w:type="gramStart"/>
      <w:r w:rsidR="00213CE0" w:rsidRPr="003D74C4">
        <w:rPr>
          <w:rFonts w:ascii="Times New Roman" w:hAnsi="Times New Roman"/>
          <w:sz w:val="26"/>
          <w:szCs w:val="26"/>
        </w:rPr>
        <w:t>принятых</w:t>
      </w:r>
      <w:proofErr w:type="gramEnd"/>
      <w:r w:rsidR="00213CE0" w:rsidRPr="003D74C4">
        <w:rPr>
          <w:rFonts w:ascii="Times New Roman" w:hAnsi="Times New Roman"/>
          <w:sz w:val="26"/>
          <w:szCs w:val="26"/>
        </w:rPr>
        <w:t xml:space="preserve"> от налогоплательщиков для проведения камеральных проверок;</w:t>
      </w:r>
    </w:p>
    <w:p w:rsidR="00213CE0" w:rsidRPr="003D74C4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представлять начальнику отдела, а в необходимых случаях начальнику Межрайонной ИФНС России № 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213CE0" w:rsidRPr="003D74C4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213CE0" w:rsidRPr="003D74C4">
        <w:rPr>
          <w:rFonts w:ascii="Times New Roman" w:hAnsi="Times New Roman"/>
          <w:sz w:val="26"/>
          <w:szCs w:val="26"/>
        </w:rPr>
        <w:t xml:space="preserve"> вести в установленном порядке делопроизводство в отделе;</w:t>
      </w:r>
    </w:p>
    <w:p w:rsidR="00213CE0" w:rsidRPr="003D74C4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213CE0" w:rsidRPr="003D74C4">
        <w:rPr>
          <w:rFonts w:ascii="Times New Roman" w:hAnsi="Times New Roman"/>
          <w:sz w:val="26"/>
          <w:szCs w:val="26"/>
        </w:rPr>
        <w:t xml:space="preserve"> участвовать в подготовке ответов на письменные запросы налогоплательщиков;</w:t>
      </w:r>
    </w:p>
    <w:p w:rsidR="00213CE0" w:rsidRPr="003D74C4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213CE0" w:rsidRPr="003D74C4">
        <w:rPr>
          <w:rFonts w:ascii="Times New Roman" w:hAnsi="Times New Roman"/>
          <w:sz w:val="26"/>
          <w:szCs w:val="26"/>
        </w:rPr>
        <w:t>корректно и внимательно относиться к налогоплательщикам и их представителям. Не создавать конфликтных ситуаций в отделе;</w:t>
      </w:r>
    </w:p>
    <w:p w:rsidR="00213CE0" w:rsidRPr="003D74C4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213CE0" w:rsidRPr="003D74C4">
        <w:rPr>
          <w:rFonts w:ascii="Times New Roman" w:hAnsi="Times New Roman"/>
          <w:sz w:val="26"/>
          <w:szCs w:val="26"/>
        </w:rPr>
        <w:t xml:space="preserve">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213CE0" w:rsidRPr="003D74C4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213CE0" w:rsidRPr="003D74C4">
        <w:rPr>
          <w:rFonts w:ascii="Times New Roman" w:hAnsi="Times New Roman"/>
          <w:sz w:val="26"/>
          <w:szCs w:val="26"/>
        </w:rPr>
        <w:t xml:space="preserve"> </w:t>
      </w:r>
      <w:r w:rsidR="001D0139" w:rsidRPr="003D74C4">
        <w:rPr>
          <w:rFonts w:ascii="Times New Roman" w:hAnsi="Times New Roman"/>
          <w:sz w:val="26"/>
          <w:szCs w:val="26"/>
        </w:rPr>
        <w:t xml:space="preserve">  </w:t>
      </w:r>
      <w:r w:rsidR="00213CE0" w:rsidRPr="003D74C4">
        <w:rPr>
          <w:rFonts w:ascii="Times New Roman" w:hAnsi="Times New Roman"/>
          <w:sz w:val="26"/>
          <w:szCs w:val="26"/>
        </w:rPr>
        <w:t>обеспечивать аккуратный внешний вид рабочего места, его чистоту и порядок;</w:t>
      </w:r>
    </w:p>
    <w:p w:rsidR="00213CE0" w:rsidRPr="003D74C4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</w:t>
      </w:r>
      <w:r w:rsidR="00213CE0" w:rsidRPr="003D74C4">
        <w:rPr>
          <w:rFonts w:ascii="Times New Roman" w:hAnsi="Times New Roman"/>
          <w:sz w:val="26"/>
          <w:szCs w:val="26"/>
        </w:rPr>
        <w:t xml:space="preserve"> обеспечивать качественное и своевременное ведение информационн</w:t>
      </w:r>
      <w:r w:rsidRPr="003D74C4">
        <w:rPr>
          <w:rFonts w:ascii="Times New Roman" w:hAnsi="Times New Roman"/>
          <w:sz w:val="26"/>
          <w:szCs w:val="26"/>
        </w:rPr>
        <w:t>ых</w:t>
      </w:r>
      <w:r w:rsidR="00213CE0" w:rsidRPr="003D74C4">
        <w:rPr>
          <w:rFonts w:ascii="Times New Roman" w:hAnsi="Times New Roman"/>
          <w:sz w:val="26"/>
          <w:szCs w:val="26"/>
        </w:rPr>
        <w:t xml:space="preserve"> ресурс</w:t>
      </w:r>
      <w:r w:rsidRPr="003D74C4">
        <w:rPr>
          <w:rFonts w:ascii="Times New Roman" w:hAnsi="Times New Roman"/>
          <w:sz w:val="26"/>
          <w:szCs w:val="26"/>
        </w:rPr>
        <w:t>ов</w:t>
      </w:r>
      <w:r w:rsidR="00A9668C" w:rsidRPr="003D74C4">
        <w:rPr>
          <w:rFonts w:ascii="Times New Roman" w:hAnsi="Times New Roman"/>
          <w:sz w:val="26"/>
          <w:szCs w:val="26"/>
        </w:rPr>
        <w:t xml:space="preserve"> «Камеральные проверки», обязательные к заполнению при проведении контрольных мероприятий</w:t>
      </w:r>
      <w:r w:rsidR="00213CE0" w:rsidRPr="003D74C4">
        <w:rPr>
          <w:rFonts w:ascii="Times New Roman" w:hAnsi="Times New Roman"/>
          <w:sz w:val="26"/>
          <w:szCs w:val="26"/>
        </w:rPr>
        <w:t>;</w:t>
      </w:r>
    </w:p>
    <w:p w:rsidR="00213CE0" w:rsidRPr="003D74C4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-</w:t>
      </w:r>
      <w:r w:rsidR="00213CE0" w:rsidRPr="003D74C4">
        <w:rPr>
          <w:rFonts w:ascii="Times New Roman" w:hAnsi="Times New Roman"/>
          <w:sz w:val="26"/>
          <w:szCs w:val="26"/>
          <w:lang w:eastAsia="ru-RU"/>
        </w:rPr>
        <w:t xml:space="preserve">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213CE0" w:rsidRPr="003D74C4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-</w:t>
      </w:r>
      <w:r w:rsidR="00213CE0" w:rsidRPr="003D74C4">
        <w:rPr>
          <w:rFonts w:ascii="Times New Roman" w:hAnsi="Times New Roman"/>
          <w:sz w:val="26"/>
          <w:szCs w:val="26"/>
          <w:lang w:eastAsia="ru-RU"/>
        </w:rPr>
        <w:t xml:space="preserve"> заблаговременно уведомлять налогоплательщиков о дате и времени рассмотрения материалов камеральной налоговой проверки;</w:t>
      </w:r>
    </w:p>
    <w:p w:rsidR="00213CE0" w:rsidRPr="003D74C4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-</w:t>
      </w:r>
      <w:r w:rsidR="00213CE0" w:rsidRPr="003D74C4">
        <w:rPr>
          <w:rFonts w:ascii="Times New Roman" w:hAnsi="Times New Roman"/>
          <w:sz w:val="26"/>
          <w:szCs w:val="26"/>
          <w:lang w:eastAsia="ru-RU"/>
        </w:rPr>
        <w:t xml:space="preserve"> вносить документы, истребованные у налогоплательщика в рамках ст. 93 НК РФ в базу данных ФИР истребование документов;</w:t>
      </w:r>
    </w:p>
    <w:p w:rsidR="00213CE0" w:rsidRPr="003D74C4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-</w:t>
      </w:r>
      <w:r w:rsidR="00213CE0" w:rsidRPr="003D74C4">
        <w:rPr>
          <w:rFonts w:ascii="Times New Roman" w:hAnsi="Times New Roman"/>
          <w:sz w:val="26"/>
          <w:szCs w:val="26"/>
          <w:lang w:eastAsia="ru-RU"/>
        </w:rPr>
        <w:t xml:space="preserve">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дополнений);</w:t>
      </w:r>
    </w:p>
    <w:p w:rsidR="00213CE0" w:rsidRPr="003D74C4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-</w:t>
      </w:r>
      <w:r w:rsidR="00213CE0" w:rsidRPr="003D74C4">
        <w:rPr>
          <w:rFonts w:ascii="Times New Roman" w:hAnsi="Times New Roman"/>
          <w:sz w:val="26"/>
          <w:szCs w:val="26"/>
          <w:lang w:eastAsia="ru-RU"/>
        </w:rPr>
        <w:t xml:space="preserve"> выполнять иные поруче</w:t>
      </w:r>
      <w:r w:rsidRPr="003D74C4">
        <w:rPr>
          <w:rFonts w:ascii="Times New Roman" w:hAnsi="Times New Roman"/>
          <w:sz w:val="26"/>
          <w:szCs w:val="26"/>
          <w:lang w:eastAsia="ru-RU"/>
        </w:rPr>
        <w:t>ния в рамках компетенции отдела.</w:t>
      </w:r>
    </w:p>
    <w:p w:rsidR="00CE4B34" w:rsidRPr="003D74C4" w:rsidRDefault="00CE4B3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095CAF" w:rsidRPr="003D74C4" w:rsidRDefault="00B332D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В целях </w:t>
      </w:r>
      <w:r w:rsidR="00246653" w:rsidRPr="003D74C4">
        <w:rPr>
          <w:rFonts w:ascii="Times New Roman" w:hAnsi="Times New Roman"/>
          <w:sz w:val="26"/>
          <w:szCs w:val="26"/>
          <w:lang w:eastAsia="ru-RU"/>
        </w:rPr>
        <w:t>исполнения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 возложенных </w:t>
      </w:r>
      <w:r w:rsidR="00246653" w:rsidRPr="003D74C4">
        <w:rPr>
          <w:rFonts w:ascii="Times New Roman" w:hAnsi="Times New Roman"/>
          <w:sz w:val="26"/>
          <w:szCs w:val="26"/>
          <w:lang w:eastAsia="ru-RU"/>
        </w:rPr>
        <w:t xml:space="preserve">должностных </w:t>
      </w:r>
      <w:r w:rsidR="00350DAF" w:rsidRPr="003D74C4">
        <w:rPr>
          <w:rFonts w:ascii="Times New Roman" w:hAnsi="Times New Roman"/>
          <w:sz w:val="26"/>
          <w:szCs w:val="26"/>
          <w:lang w:eastAsia="ru-RU"/>
        </w:rPr>
        <w:t xml:space="preserve">обязанностей </w:t>
      </w:r>
      <w:r w:rsidR="000E6FE4" w:rsidRPr="003D74C4">
        <w:rPr>
          <w:rFonts w:ascii="Times New Roman" w:hAnsi="Times New Roman"/>
          <w:sz w:val="26"/>
          <w:szCs w:val="26"/>
          <w:lang w:eastAsia="ru-RU"/>
        </w:rPr>
        <w:t>старший</w:t>
      </w:r>
      <w:r w:rsidR="006F15B4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34875" w:rsidRPr="003D74C4">
        <w:rPr>
          <w:rFonts w:ascii="Times New Roman" w:hAnsi="Times New Roman"/>
          <w:sz w:val="26"/>
          <w:szCs w:val="26"/>
          <w:lang w:eastAsia="ru-RU"/>
        </w:rPr>
        <w:t>государственный налоговый инспектор имеет право</w:t>
      </w:r>
      <w:r w:rsidR="004F2D7E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4F2D7E" w:rsidRPr="003D74C4">
        <w:rPr>
          <w:rFonts w:ascii="Times New Roman" w:hAnsi="Times New Roman"/>
          <w:sz w:val="26"/>
          <w:szCs w:val="26"/>
          <w:lang w:eastAsia="ru-RU"/>
        </w:rPr>
        <w:t>на</w:t>
      </w:r>
      <w:proofErr w:type="gramEnd"/>
      <w:r w:rsidR="00234875" w:rsidRPr="003D74C4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4F2D7E" w:rsidRPr="003D74C4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 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 w:rsidRPr="003D74C4">
        <w:rPr>
          <w:rFonts w:ascii="Times New Roman" w:hAnsi="Times New Roman"/>
          <w:sz w:val="26"/>
          <w:szCs w:val="26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F2D7E" w:rsidRPr="003D74C4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F2D7E" w:rsidRPr="003D74C4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4F2D7E" w:rsidRPr="003D74C4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4F2D7E" w:rsidRPr="003D74C4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 должностной рост на конкурсной основе;</w:t>
      </w:r>
    </w:p>
    <w:p w:rsidR="001B154E" w:rsidRPr="003D74C4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дополнительное профессиональное образование в порядке, установленном настоящим Федеральным </w:t>
      </w:r>
      <w:hyperlink r:id="rId14" w:history="1">
        <w:r w:rsidRPr="003D74C4">
          <w:rPr>
            <w:rFonts w:ascii="Times New Roman" w:hAnsi="Times New Roman"/>
            <w:sz w:val="26"/>
            <w:szCs w:val="26"/>
          </w:rPr>
          <w:t>законом</w:t>
        </w:r>
      </w:hyperlink>
      <w:r w:rsidRPr="003D74C4">
        <w:rPr>
          <w:rFonts w:ascii="Times New Roman" w:hAnsi="Times New Roman"/>
          <w:sz w:val="26"/>
          <w:szCs w:val="26"/>
        </w:rPr>
        <w:t xml:space="preserve"> и другими федеральными законами;</w:t>
      </w:r>
    </w:p>
    <w:p w:rsidR="004F2D7E" w:rsidRPr="003D74C4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  -  членство в профессиональном союзе;</w:t>
      </w:r>
    </w:p>
    <w:p w:rsidR="004F2D7E" w:rsidRPr="003D74C4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 проведение по его заявлению служебной проверки;</w:t>
      </w:r>
    </w:p>
    <w:p w:rsidR="004F2D7E" w:rsidRPr="003D74C4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4F2D7E" w:rsidRPr="003D74C4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 государственное пенсионное обеспечение в соответствии с федеральным законом;</w:t>
      </w:r>
    </w:p>
    <w:p w:rsidR="00095CAF" w:rsidRPr="003D74C4" w:rsidRDefault="007C169C" w:rsidP="00BE74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 </w:t>
      </w:r>
      <w:r w:rsidR="004F2D7E" w:rsidRPr="003D74C4">
        <w:rPr>
          <w:rFonts w:ascii="Times New Roman" w:hAnsi="Times New Roman"/>
          <w:sz w:val="26"/>
          <w:szCs w:val="26"/>
        </w:rPr>
        <w:t xml:space="preserve">- </w:t>
      </w:r>
      <w:r w:rsidR="00095CAF" w:rsidRPr="003D74C4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095CAF" w:rsidRPr="003D74C4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095CAF" w:rsidRPr="003D74C4">
        <w:rPr>
          <w:rFonts w:ascii="Times New Roman" w:hAnsi="Times New Roman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95CAF" w:rsidRPr="003D74C4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</w:t>
      </w:r>
      <w:r w:rsidR="00095CAF" w:rsidRPr="003D74C4">
        <w:rPr>
          <w:rFonts w:ascii="Times New Roman" w:hAnsi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201CE" w:rsidRPr="003D74C4" w:rsidRDefault="000E6FE4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3D74C4">
        <w:rPr>
          <w:rFonts w:ascii="Times New Roman" w:hAnsi="Times New Roman"/>
          <w:sz w:val="26"/>
          <w:szCs w:val="26"/>
        </w:rPr>
        <w:t>Старший</w:t>
      </w:r>
      <w:r w:rsidR="00290A3A" w:rsidRPr="003D74C4">
        <w:rPr>
          <w:rFonts w:ascii="Times New Roman" w:hAnsi="Times New Roman"/>
          <w:sz w:val="26"/>
          <w:szCs w:val="26"/>
        </w:rPr>
        <w:t xml:space="preserve"> </w:t>
      </w:r>
      <w:r w:rsidR="006F15B4" w:rsidRPr="003D74C4">
        <w:rPr>
          <w:rFonts w:ascii="Times New Roman" w:hAnsi="Times New Roman"/>
          <w:sz w:val="26"/>
          <w:szCs w:val="26"/>
        </w:rPr>
        <w:t>г</w:t>
      </w:r>
      <w:r w:rsidR="00F13DC8" w:rsidRPr="003D74C4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="00405C5D" w:rsidRPr="003D74C4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</w:t>
      </w:r>
      <w:r w:rsidR="00F13DC8" w:rsidRPr="003D74C4">
        <w:rPr>
          <w:rFonts w:ascii="Times New Roman" w:hAnsi="Times New Roman"/>
          <w:sz w:val="26"/>
          <w:szCs w:val="26"/>
          <w:lang w:eastAsia="ru-RU"/>
        </w:rPr>
        <w:t xml:space="preserve">иные </w:t>
      </w:r>
      <w:r w:rsidR="00405C5D" w:rsidRPr="003D74C4">
        <w:rPr>
          <w:rFonts w:ascii="Times New Roman" w:hAnsi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hyperlink r:id="rId15" w:history="1">
        <w:r w:rsidR="00405C5D" w:rsidRPr="003D74C4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405C5D" w:rsidRPr="003D74C4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3D74C4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405C5D" w:rsidRPr="003D74C4">
        <w:rPr>
          <w:rFonts w:ascii="Times New Roman" w:hAnsi="Times New Roman"/>
          <w:sz w:val="26"/>
          <w:szCs w:val="26"/>
          <w:lang w:eastAsia="ru-RU"/>
        </w:rPr>
        <w:t>. N 506</w:t>
      </w:r>
      <w:r w:rsidR="00F13DC8" w:rsidRPr="003D74C4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F13DC8" w:rsidRPr="003D74C4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405C5D" w:rsidRPr="003D74C4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F13DC8" w:rsidRPr="003D74C4">
        <w:rPr>
          <w:rFonts w:ascii="Times New Roman" w:hAnsi="Times New Roman"/>
          <w:sz w:val="26"/>
          <w:szCs w:val="26"/>
          <w:lang w:eastAsia="ru-RU"/>
        </w:rPr>
        <w:t>П</w:t>
      </w:r>
      <w:r w:rsidR="00405C5D" w:rsidRPr="003D74C4">
        <w:rPr>
          <w:rFonts w:ascii="Times New Roman" w:hAnsi="Times New Roman"/>
          <w:sz w:val="26"/>
          <w:szCs w:val="26"/>
          <w:lang w:eastAsia="ru-RU"/>
        </w:rPr>
        <w:t>оложением о</w:t>
      </w:r>
      <w:r w:rsidR="00F13DC8" w:rsidRPr="003D74C4">
        <w:rPr>
          <w:rFonts w:ascii="Times New Roman" w:hAnsi="Times New Roman"/>
          <w:sz w:val="26"/>
          <w:szCs w:val="26"/>
          <w:lang w:eastAsia="ru-RU"/>
        </w:rPr>
        <w:t xml:space="preserve"> Межрайонной ИФНС России №12 по Приморскому краю,</w:t>
      </w:r>
      <w:r w:rsidR="00405C5D" w:rsidRPr="003D74C4">
        <w:rPr>
          <w:rFonts w:ascii="Times New Roman" w:hAnsi="Times New Roman"/>
          <w:sz w:val="26"/>
          <w:szCs w:val="26"/>
          <w:lang w:eastAsia="ru-RU"/>
        </w:rPr>
        <w:t xml:space="preserve"> утвержденным </w:t>
      </w:r>
      <w:r w:rsidR="006D1098" w:rsidRPr="003D74C4">
        <w:rPr>
          <w:rFonts w:ascii="Times New Roman" w:hAnsi="Times New Roman"/>
          <w:sz w:val="26"/>
          <w:szCs w:val="26"/>
          <w:lang w:eastAsia="ru-RU"/>
        </w:rPr>
        <w:t>начальником</w:t>
      </w:r>
      <w:r w:rsidR="00405C5D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1098" w:rsidRPr="003D74C4">
        <w:rPr>
          <w:rFonts w:ascii="Times New Roman" w:hAnsi="Times New Roman"/>
          <w:sz w:val="26"/>
          <w:szCs w:val="26"/>
          <w:lang w:eastAsia="ru-RU"/>
        </w:rPr>
        <w:t>Межрайонной ИФНС № 12 по Приморскому краю</w:t>
      </w:r>
      <w:r w:rsidR="00405C5D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1098" w:rsidRPr="003D74C4">
        <w:rPr>
          <w:rFonts w:ascii="Times New Roman" w:hAnsi="Times New Roman"/>
          <w:sz w:val="26"/>
          <w:szCs w:val="26"/>
          <w:lang w:eastAsia="ru-RU"/>
        </w:rPr>
        <w:t>22</w:t>
      </w:r>
      <w:r w:rsidR="00F13DC8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94E4C" w:rsidRPr="003D74C4">
        <w:rPr>
          <w:rFonts w:ascii="Times New Roman" w:hAnsi="Times New Roman"/>
          <w:sz w:val="26"/>
          <w:szCs w:val="26"/>
          <w:lang w:eastAsia="ru-RU"/>
        </w:rPr>
        <w:t>сентября</w:t>
      </w:r>
      <w:r w:rsidR="00F13DC8" w:rsidRPr="003D74C4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6D1098" w:rsidRPr="003D74C4">
        <w:rPr>
          <w:rFonts w:ascii="Times New Roman" w:hAnsi="Times New Roman"/>
          <w:sz w:val="26"/>
          <w:szCs w:val="26"/>
          <w:lang w:eastAsia="ru-RU"/>
        </w:rPr>
        <w:t>20</w:t>
      </w:r>
      <w:r w:rsidR="00405C5D" w:rsidRPr="003D74C4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proofErr w:type="gramEnd"/>
      <w:r w:rsidR="00405C5D" w:rsidRPr="003D74C4">
        <w:rPr>
          <w:rFonts w:ascii="Times New Roman" w:hAnsi="Times New Roman"/>
          <w:sz w:val="26"/>
          <w:szCs w:val="26"/>
          <w:lang w:eastAsia="ru-RU"/>
        </w:rPr>
        <w:t>,  приказами (распоряжениями) ФНС России, приказами УФНС России по Приморскому краю, приказами инс</w:t>
      </w:r>
      <w:r w:rsidR="00A9668C" w:rsidRPr="003D74C4">
        <w:rPr>
          <w:rFonts w:ascii="Times New Roman" w:hAnsi="Times New Roman"/>
          <w:sz w:val="26"/>
          <w:szCs w:val="26"/>
          <w:lang w:eastAsia="ru-RU"/>
        </w:rPr>
        <w:t>пекции, поручениями руководства Управления и начальника инспекции:</w:t>
      </w:r>
    </w:p>
    <w:p w:rsidR="00A9668C" w:rsidRPr="003D74C4" w:rsidRDefault="00E77289" w:rsidP="00290A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           1) </w:t>
      </w:r>
      <w:r w:rsidR="00A9668C" w:rsidRPr="003D74C4">
        <w:rPr>
          <w:rFonts w:ascii="Times New Roman" w:hAnsi="Times New Roman"/>
          <w:sz w:val="26"/>
          <w:szCs w:val="26"/>
          <w:lang w:eastAsia="ru-RU"/>
        </w:rPr>
        <w:t>во исполнение обязанностей, возложенных настоящей должностной инструкцией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,  </w:t>
      </w:r>
      <w:r w:rsidR="000E6FE4" w:rsidRPr="003D74C4">
        <w:rPr>
          <w:rFonts w:ascii="Times New Roman" w:hAnsi="Times New Roman"/>
          <w:sz w:val="26"/>
          <w:szCs w:val="26"/>
          <w:lang w:eastAsia="ru-RU"/>
        </w:rPr>
        <w:t>старший</w:t>
      </w:r>
      <w:r w:rsidR="006F15B4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государственный налоговый инспектор отдела камеральных проверок № </w:t>
      </w:r>
      <w:r w:rsidR="006D1098" w:rsidRPr="003D74C4">
        <w:rPr>
          <w:rFonts w:ascii="Times New Roman" w:hAnsi="Times New Roman"/>
          <w:sz w:val="26"/>
          <w:szCs w:val="26"/>
          <w:lang w:eastAsia="ru-RU"/>
        </w:rPr>
        <w:t>5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3D74C4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3D74C4">
        <w:rPr>
          <w:rFonts w:ascii="Times New Roman" w:hAnsi="Times New Roman"/>
          <w:sz w:val="26"/>
          <w:szCs w:val="26"/>
          <w:lang w:eastAsia="ru-RU"/>
        </w:rPr>
        <w:t xml:space="preserve"> пользоваться программным продуктом «АИС Налог-3», и другими программными обеспечениями, необходимыми для обеспечения  функций отдела;</w:t>
      </w:r>
    </w:p>
    <w:p w:rsidR="00E77289" w:rsidRPr="003D74C4" w:rsidRDefault="00E77289" w:rsidP="00290A3A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sz w:val="26"/>
          <w:szCs w:val="26"/>
          <w:lang w:eastAsia="ru-RU"/>
        </w:rPr>
        <w:t xml:space="preserve">           </w:t>
      </w:r>
      <w:r w:rsidRPr="003D74C4">
        <w:rPr>
          <w:rFonts w:ascii="Times New Roman" w:hAnsi="Times New Roman"/>
          <w:sz w:val="26"/>
          <w:szCs w:val="26"/>
          <w:lang w:eastAsia="ru-RU"/>
        </w:rPr>
        <w:t>2) на основании приказа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 осуществляет внутренний контроль по процессам, утвержденным начальником инспекции, методом самоконтроля выполняемых должностным лицом действий;</w:t>
      </w:r>
    </w:p>
    <w:p w:rsidR="00E77289" w:rsidRPr="003D74C4" w:rsidRDefault="00E77289" w:rsidP="00290A3A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          3) проведение контрольных мероприятий в отношении плательщиков налога на добавленную стоимость;</w:t>
      </w:r>
    </w:p>
    <w:p w:rsidR="00E77289" w:rsidRPr="003D74C4" w:rsidRDefault="00E77289" w:rsidP="00290A3A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lastRenderedPageBreak/>
        <w:t xml:space="preserve">          4) проведение мероприятий по поступающим запросам других налоговых органов, направление ответов на запросы в установленные сроки;</w:t>
      </w:r>
    </w:p>
    <w:p w:rsidR="00E77289" w:rsidRPr="003D74C4" w:rsidRDefault="00E77289" w:rsidP="00290A3A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         </w:t>
      </w:r>
      <w:proofErr w:type="gramStart"/>
      <w:r w:rsidRPr="003D74C4">
        <w:rPr>
          <w:rFonts w:ascii="Times New Roman" w:hAnsi="Times New Roman"/>
          <w:sz w:val="26"/>
          <w:szCs w:val="26"/>
          <w:lang w:eastAsia="ru-RU"/>
        </w:rPr>
        <w:t>5) соблюдает требования по защите сведений конфиденциального характера, определенных признаками ФНС РФ от 31.12.2009  № ММ-7-6/728@</w:t>
      </w:r>
      <w:r w:rsidR="00290A3A" w:rsidRPr="003D74C4">
        <w:rPr>
          <w:rFonts w:ascii="Times New Roman" w:hAnsi="Times New Roman"/>
          <w:sz w:val="26"/>
          <w:szCs w:val="26"/>
          <w:lang w:eastAsia="ru-RU"/>
        </w:rPr>
        <w:t xml:space="preserve">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 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  <w:proofErr w:type="gramEnd"/>
    </w:p>
    <w:p w:rsidR="00290A3A" w:rsidRPr="003D74C4" w:rsidRDefault="00290A3A" w:rsidP="00290A3A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           6) обеспечивает сохранность документов, в том числе служебного удостоверения;</w:t>
      </w:r>
    </w:p>
    <w:p w:rsidR="00290A3A" w:rsidRPr="003D74C4" w:rsidRDefault="00290A3A" w:rsidP="00290A3A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           7) выполняет другие поручения и распоряжения начальника (заместителя) отдела в пределах функций возложенных на отдел.</w:t>
      </w:r>
    </w:p>
    <w:p w:rsidR="00167FBB" w:rsidRPr="003D74C4" w:rsidRDefault="000E6FE4" w:rsidP="003A5ABC">
      <w:pPr>
        <w:pStyle w:val="ConsPlusNormal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D74C4">
        <w:rPr>
          <w:rFonts w:ascii="Times New Roman" w:hAnsi="Times New Roman" w:cs="Times New Roman"/>
          <w:sz w:val="26"/>
          <w:szCs w:val="26"/>
        </w:rPr>
        <w:t>Старший</w:t>
      </w:r>
      <w:r w:rsidR="006F15B4" w:rsidRPr="003D74C4">
        <w:rPr>
          <w:rFonts w:ascii="Times New Roman" w:hAnsi="Times New Roman" w:cs="Times New Roman"/>
          <w:sz w:val="26"/>
          <w:szCs w:val="26"/>
        </w:rPr>
        <w:t xml:space="preserve"> го</w:t>
      </w:r>
      <w:r w:rsidR="00167FBB" w:rsidRPr="003D74C4">
        <w:rPr>
          <w:rFonts w:ascii="Times New Roman" w:hAnsi="Times New Roman" w:cs="Times New Roman"/>
          <w:sz w:val="26"/>
          <w:szCs w:val="26"/>
        </w:rPr>
        <w:t>сударственный налоговый инспектор за неисполнение или ненадлежащее исполнение должностных обязанностей</w:t>
      </w:r>
      <w:r w:rsidR="000D0E78" w:rsidRPr="003D74C4">
        <w:rPr>
          <w:rFonts w:ascii="Times New Roman" w:hAnsi="Times New Roman" w:cs="Times New Roman"/>
          <w:sz w:val="26"/>
          <w:szCs w:val="26"/>
        </w:rPr>
        <w:t xml:space="preserve"> может быть </w:t>
      </w:r>
      <w:proofErr w:type="gramStart"/>
      <w:r w:rsidR="000D0E78" w:rsidRPr="003D74C4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0D0E78" w:rsidRPr="003D74C4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  <w:r w:rsidR="00167FBB" w:rsidRPr="003D74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E443B" w:rsidRPr="003D74C4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 xml:space="preserve">- за некачественное и несвоевременное выполнение задач, возложенных на отдел </w:t>
      </w:r>
      <w:r w:rsidR="00BE3A41" w:rsidRPr="003D74C4">
        <w:rPr>
          <w:rFonts w:ascii="Times New Roman" w:hAnsi="Times New Roman"/>
          <w:sz w:val="26"/>
          <w:szCs w:val="26"/>
        </w:rPr>
        <w:t xml:space="preserve">камеральных проверок № </w:t>
      </w:r>
      <w:r w:rsidR="006D1098" w:rsidRPr="003D74C4">
        <w:rPr>
          <w:rFonts w:ascii="Times New Roman" w:hAnsi="Times New Roman"/>
          <w:sz w:val="26"/>
          <w:szCs w:val="26"/>
        </w:rPr>
        <w:t>5</w:t>
      </w:r>
      <w:r w:rsidRPr="003D74C4">
        <w:rPr>
          <w:rFonts w:ascii="Times New Roman" w:hAnsi="Times New Roman"/>
          <w:sz w:val="26"/>
          <w:szCs w:val="26"/>
        </w:rPr>
        <w:t xml:space="preserve">, заданий, приказов, распоряжений и </w:t>
      </w:r>
      <w:r w:rsidR="00BE3A41" w:rsidRPr="003D74C4">
        <w:rPr>
          <w:rFonts w:ascii="Times New Roman" w:hAnsi="Times New Roman"/>
          <w:sz w:val="26"/>
          <w:szCs w:val="26"/>
        </w:rPr>
        <w:t>указаний,</w:t>
      </w:r>
      <w:r w:rsidRPr="003D74C4">
        <w:rPr>
          <w:rFonts w:ascii="Times New Roman" w:hAnsi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E443B" w:rsidRPr="003D74C4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за имущественный ущерб, причиненный по его вине;</w:t>
      </w:r>
    </w:p>
    <w:p w:rsidR="006E443B" w:rsidRPr="003D74C4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43B" w:rsidRPr="003D74C4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6E443B" w:rsidRPr="003D74C4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6E443B" w:rsidRPr="003D74C4" w:rsidRDefault="006E443B" w:rsidP="006C72D2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E443B" w:rsidRPr="003D74C4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43B" w:rsidRPr="003D74C4" w:rsidRDefault="006E443B" w:rsidP="006C72D2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74C4">
        <w:rPr>
          <w:rFonts w:ascii="Times New Roman" w:hAnsi="Times New Roman" w:cs="Times New Roman"/>
          <w:sz w:val="26"/>
          <w:szCs w:val="26"/>
        </w:rPr>
        <w:t xml:space="preserve">- за невыполнение государственным служащим должностной обязанности, предусмотренной </w:t>
      </w:r>
      <w:hyperlink r:id="rId16" w:anchor="P1" w:history="1">
        <w:r w:rsidRPr="003D74C4">
          <w:rPr>
            <w:rStyle w:val="ac"/>
            <w:rFonts w:ascii="Times New Roman" w:eastAsiaTheme="majorEastAsia" w:hAnsi="Times New Roman" w:cs="Times New Roman"/>
            <w:color w:val="auto"/>
            <w:sz w:val="26"/>
            <w:szCs w:val="26"/>
          </w:rPr>
          <w:t>частью 1</w:t>
        </w:r>
      </w:hyperlink>
      <w:r w:rsidRPr="003D74C4">
        <w:rPr>
          <w:rFonts w:ascii="Times New Roman" w:hAnsi="Times New Roman" w:cs="Times New Roman"/>
          <w:sz w:val="26"/>
          <w:szCs w:val="26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3D74C4">
        <w:rPr>
          <w:rFonts w:ascii="Times New Roman" w:hAnsi="Times New Roman" w:cs="Times New Roman"/>
          <w:sz w:val="26"/>
          <w:szCs w:val="26"/>
        </w:rPr>
        <w:t xml:space="preserve"> Федерации. </w:t>
      </w:r>
    </w:p>
    <w:p w:rsidR="0063130B" w:rsidRPr="003D74C4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</w:p>
    <w:p w:rsidR="00405C5D" w:rsidRPr="003D74C4" w:rsidRDefault="000E6FE4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>старший</w:t>
      </w:r>
      <w:r w:rsidR="006F15B4"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63130B" w:rsidRPr="003D74C4">
        <w:rPr>
          <w:rFonts w:ascii="Times New Roman" w:hAnsi="Times New Roman"/>
          <w:b/>
          <w:sz w:val="26"/>
          <w:szCs w:val="26"/>
          <w:lang w:eastAsia="ru-RU"/>
        </w:rPr>
        <w:t>государственный налоговый инспектор</w:t>
      </w:r>
      <w:r w:rsidR="00405C5D"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 вправе или </w:t>
      </w:r>
      <w:proofErr w:type="gramStart"/>
      <w:r w:rsidR="00405C5D" w:rsidRPr="003D74C4">
        <w:rPr>
          <w:rFonts w:ascii="Times New Roman" w:hAnsi="Times New Roman"/>
          <w:b/>
          <w:sz w:val="26"/>
          <w:szCs w:val="26"/>
          <w:lang w:eastAsia="ru-RU"/>
        </w:rPr>
        <w:t>обязан</w:t>
      </w:r>
      <w:proofErr w:type="gramEnd"/>
      <w:r w:rsidR="00405C5D"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 самостоятельно</w:t>
      </w:r>
      <w:r w:rsidR="0063130B"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3D74C4">
        <w:rPr>
          <w:rFonts w:ascii="Times New Roman" w:hAnsi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6C72D2" w:rsidRPr="003D74C4" w:rsidRDefault="006C72D2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7224B7" w:rsidRPr="003D74C4" w:rsidRDefault="00405C5D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0E6FE4" w:rsidRPr="003D74C4">
        <w:rPr>
          <w:rFonts w:ascii="Times New Roman" w:hAnsi="Times New Roman"/>
          <w:sz w:val="26"/>
          <w:szCs w:val="26"/>
          <w:lang w:eastAsia="ru-RU"/>
        </w:rPr>
        <w:t>старший</w:t>
      </w:r>
      <w:r w:rsidR="006F15B4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6593B" w:rsidRPr="003D74C4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B6593B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D74C4">
        <w:rPr>
          <w:rFonts w:ascii="Times New Roman" w:hAnsi="Times New Roman"/>
          <w:sz w:val="26"/>
          <w:szCs w:val="26"/>
          <w:lang w:eastAsia="ru-RU"/>
        </w:rPr>
        <w:t>вправе самостоятельно принимать решения по вопросам</w:t>
      </w:r>
      <w:r w:rsidR="001A794F" w:rsidRPr="003D74C4">
        <w:rPr>
          <w:rFonts w:ascii="Times New Roman" w:hAnsi="Times New Roman"/>
          <w:sz w:val="26"/>
          <w:szCs w:val="26"/>
          <w:lang w:eastAsia="ru-RU"/>
        </w:rPr>
        <w:t xml:space="preserve">: </w:t>
      </w:r>
      <w:r w:rsidR="007224B7" w:rsidRPr="003D74C4">
        <w:rPr>
          <w:rFonts w:ascii="Times New Roman" w:eastAsia="Calibri" w:hAnsi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7224B7" w:rsidRPr="003D74C4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224B7" w:rsidRPr="003D74C4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proofErr w:type="gramStart"/>
      <w:r w:rsidRPr="003D74C4">
        <w:rPr>
          <w:rFonts w:ascii="Times New Roman" w:eastAsia="Calibri" w:hAnsi="Times New Roman"/>
          <w:sz w:val="26"/>
          <w:szCs w:val="26"/>
        </w:rPr>
        <w:t>возникающим</w:t>
      </w:r>
      <w:proofErr w:type="gramEnd"/>
      <w:r w:rsidRPr="003D74C4">
        <w:rPr>
          <w:rFonts w:ascii="Times New Roman" w:eastAsia="Calibri" w:hAnsi="Times New Roman"/>
          <w:sz w:val="26"/>
          <w:szCs w:val="26"/>
        </w:rPr>
        <w:t xml:space="preserve"> при рассмотрении Инспекции заявлений, предложений, жалоб граждан и юридических лиц;</w:t>
      </w:r>
    </w:p>
    <w:p w:rsidR="007224B7" w:rsidRPr="003D74C4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lastRenderedPageBreak/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7224B7" w:rsidRPr="003D74C4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иным вопросам.</w:t>
      </w:r>
    </w:p>
    <w:p w:rsidR="007224B7" w:rsidRPr="003D74C4" w:rsidRDefault="00D949C8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При исполнении служебных обязанностей</w:t>
      </w:r>
      <w:r w:rsidR="006F15B4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E6FE4" w:rsidRPr="003D74C4">
        <w:rPr>
          <w:rFonts w:ascii="Times New Roman" w:hAnsi="Times New Roman"/>
          <w:sz w:val="26"/>
          <w:szCs w:val="26"/>
          <w:lang w:eastAsia="ru-RU"/>
        </w:rPr>
        <w:t>старший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D74C4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3D74C4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Pr="003D74C4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  <w:r w:rsidR="001A794F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224B7" w:rsidRPr="003D74C4">
        <w:rPr>
          <w:rFonts w:ascii="Times New Roman" w:eastAsia="Calibri" w:hAnsi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7224B7" w:rsidRPr="003D74C4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224B7" w:rsidRPr="003D74C4" w:rsidRDefault="007224B7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7224B7" w:rsidRPr="003D74C4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</w:t>
      </w:r>
      <w:r w:rsidR="00127EB4" w:rsidRPr="003D74C4">
        <w:rPr>
          <w:rFonts w:ascii="Times New Roman" w:eastAsia="Calibri" w:hAnsi="Times New Roman"/>
          <w:sz w:val="26"/>
          <w:szCs w:val="26"/>
        </w:rPr>
        <w:t>.</w:t>
      </w:r>
    </w:p>
    <w:p w:rsidR="007224B7" w:rsidRPr="003D74C4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3D74C4">
        <w:rPr>
          <w:rFonts w:ascii="Times New Roman" w:eastAsia="Calibri" w:hAnsi="Times New Roman"/>
          <w:sz w:val="26"/>
          <w:szCs w:val="26"/>
        </w:rPr>
        <w:t>иным вопросам.</w:t>
      </w:r>
    </w:p>
    <w:p w:rsidR="00C02E0C" w:rsidRPr="003D74C4" w:rsidRDefault="00C02E0C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0C330F" w:rsidRPr="003D74C4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0C330F"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0E6FE4" w:rsidRPr="003D74C4">
        <w:rPr>
          <w:rFonts w:ascii="Times New Roman" w:hAnsi="Times New Roman"/>
          <w:b/>
          <w:sz w:val="26"/>
          <w:szCs w:val="26"/>
          <w:lang w:eastAsia="ru-RU"/>
        </w:rPr>
        <w:t>старший</w:t>
      </w:r>
      <w:r w:rsidR="006F15B4"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DA16CD" w:rsidRPr="003D74C4">
        <w:rPr>
          <w:rFonts w:ascii="Times New Roman" w:hAnsi="Times New Roman"/>
          <w:b/>
          <w:sz w:val="26"/>
          <w:szCs w:val="26"/>
          <w:lang w:eastAsia="ru-RU"/>
        </w:rPr>
        <w:t>государственный</w:t>
      </w:r>
    </w:p>
    <w:p w:rsidR="000C330F" w:rsidRPr="003D74C4" w:rsidRDefault="00DA16C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налоговый инспектор </w:t>
      </w:r>
      <w:r w:rsidR="00405C5D" w:rsidRPr="003D74C4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="000C330F"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3D74C4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</w:t>
      </w:r>
    </w:p>
    <w:p w:rsidR="00405C5D" w:rsidRPr="003D74C4" w:rsidRDefault="00405C5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>при подготовке</w:t>
      </w:r>
      <w:r w:rsidR="00FF23D1"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3D74C4">
        <w:rPr>
          <w:rFonts w:ascii="Times New Roman" w:hAnsi="Times New Roman"/>
          <w:b/>
          <w:sz w:val="26"/>
          <w:szCs w:val="26"/>
          <w:lang w:eastAsia="ru-RU"/>
        </w:rPr>
        <w:t>проектов</w:t>
      </w:r>
      <w:r w:rsidR="000C330F"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3D74C4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  <w:r w:rsidR="000C330F"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3D74C4">
        <w:rPr>
          <w:rFonts w:ascii="Times New Roman" w:hAnsi="Times New Roman"/>
          <w:b/>
          <w:sz w:val="26"/>
          <w:szCs w:val="26"/>
          <w:lang w:eastAsia="ru-RU"/>
        </w:rPr>
        <w:t>управленческих и иных решений</w:t>
      </w:r>
    </w:p>
    <w:p w:rsidR="00C02E0C" w:rsidRPr="003D74C4" w:rsidRDefault="00C02E0C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F77550" w:rsidRPr="003D74C4" w:rsidRDefault="000E6FE4" w:rsidP="003A5ABC">
      <w:pPr>
        <w:pStyle w:val="a8"/>
        <w:numPr>
          <w:ilvl w:val="0"/>
          <w:numId w:val="22"/>
        </w:numPr>
        <w:overflowPunct/>
        <w:ind w:left="0" w:firstLine="709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</w:rPr>
        <w:t>Старший</w:t>
      </w:r>
      <w:r w:rsidR="006F15B4" w:rsidRPr="003D74C4">
        <w:rPr>
          <w:rFonts w:ascii="Times New Roman" w:hAnsi="Times New Roman"/>
          <w:sz w:val="26"/>
          <w:szCs w:val="26"/>
        </w:rPr>
        <w:t xml:space="preserve"> г</w:t>
      </w:r>
      <w:r w:rsidR="005E179D" w:rsidRPr="003D74C4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5E179D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3D74C4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3D74C4">
        <w:rPr>
          <w:rFonts w:ascii="Times New Roman" w:hAnsi="Times New Roman"/>
          <w:sz w:val="26"/>
          <w:szCs w:val="26"/>
          <w:lang w:eastAsia="ru-RU"/>
        </w:rPr>
        <w:t xml:space="preserve">: </w:t>
      </w:r>
      <w:r w:rsidR="00F77550" w:rsidRPr="003D74C4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</w:p>
    <w:p w:rsidR="00F77550" w:rsidRPr="003D74C4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постановка цели;</w:t>
      </w:r>
    </w:p>
    <w:p w:rsidR="00F77550" w:rsidRPr="003D74C4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подготовка информации;</w:t>
      </w:r>
    </w:p>
    <w:p w:rsidR="00F77550" w:rsidRPr="003D74C4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анализ факторов, влияющих на содержание проекта;</w:t>
      </w:r>
    </w:p>
    <w:p w:rsidR="00F77550" w:rsidRPr="003D74C4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разработка и оценка возможных вариантов, выбор наиболее приемлемого варианта;</w:t>
      </w:r>
    </w:p>
    <w:p w:rsidR="00F77550" w:rsidRPr="003D74C4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участие в обсуждении проекта;</w:t>
      </w:r>
    </w:p>
    <w:p w:rsidR="00F77550" w:rsidRPr="003D74C4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внесение предложений по проекту нормативного правового</w:t>
      </w:r>
      <w:r w:rsidR="008E32BF" w:rsidRPr="003D74C4">
        <w:rPr>
          <w:rFonts w:ascii="Times New Roman" w:hAnsi="Times New Roman"/>
          <w:sz w:val="26"/>
          <w:szCs w:val="26"/>
          <w:lang w:eastAsia="ru-RU"/>
        </w:rPr>
        <w:t xml:space="preserve"> акта.</w:t>
      </w:r>
    </w:p>
    <w:p w:rsidR="00405C5D" w:rsidRPr="003D74C4" w:rsidRDefault="000E6FE4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</w:rPr>
        <w:t>Старший</w:t>
      </w:r>
      <w:r w:rsidR="006F15B4" w:rsidRPr="003D74C4">
        <w:rPr>
          <w:rFonts w:ascii="Times New Roman" w:hAnsi="Times New Roman"/>
          <w:sz w:val="26"/>
          <w:szCs w:val="26"/>
        </w:rPr>
        <w:t xml:space="preserve"> г</w:t>
      </w:r>
      <w:r w:rsidR="005E179D" w:rsidRPr="003D74C4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5E179D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3D74C4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своей компетенцией </w:t>
      </w:r>
      <w:proofErr w:type="gramStart"/>
      <w:r w:rsidR="00405C5D" w:rsidRPr="003D74C4">
        <w:rPr>
          <w:rFonts w:ascii="Times New Roman" w:hAnsi="Times New Roman"/>
          <w:sz w:val="26"/>
          <w:szCs w:val="26"/>
          <w:lang w:eastAsia="ru-RU"/>
        </w:rPr>
        <w:t>обязан</w:t>
      </w:r>
      <w:proofErr w:type="gramEnd"/>
      <w:r w:rsidR="00405C5D" w:rsidRPr="003D74C4">
        <w:rPr>
          <w:rFonts w:ascii="Times New Roman" w:hAnsi="Times New Roman"/>
          <w:sz w:val="26"/>
          <w:szCs w:val="26"/>
          <w:lang w:eastAsia="ru-RU"/>
        </w:rPr>
        <w:t xml:space="preserve"> участвовать в подготовке (обсуждении) следующих проектов:</w:t>
      </w:r>
    </w:p>
    <w:p w:rsidR="00405C5D" w:rsidRPr="003D74C4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 положений </w:t>
      </w:r>
      <w:r w:rsidRPr="003D74C4">
        <w:rPr>
          <w:rFonts w:ascii="Times New Roman" w:hAnsi="Times New Roman"/>
          <w:spacing w:val="1"/>
          <w:sz w:val="26"/>
          <w:szCs w:val="26"/>
          <w:lang w:eastAsia="ru-RU"/>
        </w:rPr>
        <w:t>о</w:t>
      </w:r>
      <w:r w:rsidR="005E179D" w:rsidRPr="003D74C4">
        <w:rPr>
          <w:rFonts w:ascii="Times New Roman" w:hAnsi="Times New Roman"/>
          <w:spacing w:val="1"/>
          <w:sz w:val="26"/>
          <w:szCs w:val="26"/>
          <w:lang w:eastAsia="ru-RU"/>
        </w:rPr>
        <w:t xml:space="preserve">б </w:t>
      </w:r>
      <w:r w:rsidRPr="003D74C4">
        <w:rPr>
          <w:rFonts w:ascii="Times New Roman" w:hAnsi="Times New Roman"/>
          <w:spacing w:val="1"/>
          <w:sz w:val="26"/>
          <w:szCs w:val="26"/>
          <w:lang w:eastAsia="ru-RU"/>
        </w:rPr>
        <w:t>отделах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3D74C4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графика отпусков гражданских служащих </w:t>
      </w:r>
      <w:r w:rsidRPr="003D74C4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405C5D" w:rsidRPr="003D74C4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 и начальника инспекции.</w:t>
      </w:r>
    </w:p>
    <w:p w:rsidR="00405C5D" w:rsidRPr="003D74C4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3D74C4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405C5D" w:rsidRPr="003D74C4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405C5D" w:rsidRPr="003D74C4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6C72D2" w:rsidRPr="003D74C4" w:rsidRDefault="006C72D2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77798C" w:rsidRPr="003D74C4" w:rsidRDefault="00405C5D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0E6FE4" w:rsidRPr="003D74C4">
        <w:rPr>
          <w:rFonts w:ascii="Times New Roman" w:hAnsi="Times New Roman"/>
          <w:sz w:val="26"/>
          <w:szCs w:val="26"/>
          <w:lang w:eastAsia="ru-RU"/>
        </w:rPr>
        <w:t>старший</w:t>
      </w:r>
      <w:r w:rsidR="006F15B4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7798C" w:rsidRPr="003D74C4">
        <w:rPr>
          <w:rFonts w:ascii="Times New Roman" w:hAnsi="Times New Roman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3D74C4" w:rsidRDefault="002A5A1E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XII </w:t>
      </w:r>
      <w:r w:rsidR="00405C5D" w:rsidRPr="003D74C4">
        <w:rPr>
          <w:rFonts w:ascii="Times New Roman" w:hAnsi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6C72D2" w:rsidRPr="003D74C4" w:rsidRDefault="006C72D2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272BB9" w:rsidRPr="003D74C4" w:rsidRDefault="00405C5D" w:rsidP="003A5ABC">
      <w:pPr>
        <w:pStyle w:val="a8"/>
        <w:numPr>
          <w:ilvl w:val="0"/>
          <w:numId w:val="22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3D74C4">
        <w:rPr>
          <w:rFonts w:ascii="Times New Roman" w:hAnsi="Times New Roman"/>
          <w:sz w:val="26"/>
          <w:szCs w:val="26"/>
          <w:lang w:eastAsia="ru-RU"/>
        </w:rPr>
        <w:t xml:space="preserve">Взаимодействие </w:t>
      </w:r>
      <w:r w:rsidR="000E6FE4" w:rsidRPr="003D74C4">
        <w:rPr>
          <w:rFonts w:ascii="Times New Roman" w:hAnsi="Times New Roman"/>
          <w:sz w:val="26"/>
          <w:szCs w:val="26"/>
          <w:lang w:eastAsia="ru-RU"/>
        </w:rPr>
        <w:t>старшего</w:t>
      </w:r>
      <w:r w:rsidR="006F15B4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72BB9" w:rsidRPr="003D74C4">
        <w:rPr>
          <w:rFonts w:ascii="Times New Roman" w:hAnsi="Times New Roman"/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272BB9" w:rsidRPr="003D74C4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272BB9" w:rsidRPr="003D74C4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</w:t>
      </w:r>
      <w:r w:rsidR="00272BB9" w:rsidRPr="003D74C4">
        <w:rPr>
          <w:rFonts w:ascii="Times New Roman" w:hAnsi="Times New Roman"/>
          <w:sz w:val="26"/>
          <w:szCs w:val="26"/>
        </w:rPr>
        <w:lastRenderedPageBreak/>
        <w:t>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272BB9" w:rsidRPr="003D74C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72BB9" w:rsidRPr="003D74C4">
        <w:rPr>
          <w:rFonts w:ascii="Times New Roman" w:hAnsi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8" w:history="1">
        <w:r w:rsidR="00272BB9" w:rsidRPr="003D74C4">
          <w:rPr>
            <w:rFonts w:ascii="Times New Roman" w:hAnsi="Times New Roman"/>
            <w:sz w:val="26"/>
            <w:szCs w:val="26"/>
          </w:rPr>
          <w:t>статьей 18</w:t>
        </w:r>
      </w:hyperlink>
      <w:r w:rsidR="00272BB9" w:rsidRPr="003D74C4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5C5D" w:rsidRPr="003D74C4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405C5D" w:rsidRPr="003D74C4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3D74C4">
        <w:rPr>
          <w:rFonts w:ascii="Times New Roman" w:hAnsi="Times New Roman"/>
          <w:b/>
          <w:sz w:val="26"/>
          <w:szCs w:val="26"/>
          <w:lang w:eastAsia="ru-RU"/>
        </w:rPr>
        <w:t>с</w:t>
      </w:r>
      <w:proofErr w:type="gramEnd"/>
      <w:r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405C5D" w:rsidRPr="003D74C4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405C5D" w:rsidRPr="003D74C4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146090" w:rsidRPr="003D74C4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74C4">
        <w:rPr>
          <w:rFonts w:ascii="Times New Roman" w:hAnsi="Times New Roman" w:cs="Times New Roman"/>
          <w:sz w:val="26"/>
          <w:szCs w:val="26"/>
        </w:rPr>
        <w:t>18.</w:t>
      </w:r>
      <w:r w:rsidR="0055252C" w:rsidRPr="003D74C4">
        <w:rPr>
          <w:rFonts w:ascii="Times New Roman" w:hAnsi="Times New Roman" w:cs="Times New Roman"/>
          <w:sz w:val="26"/>
          <w:szCs w:val="26"/>
        </w:rPr>
        <w:t xml:space="preserve"> </w:t>
      </w:r>
      <w:r w:rsidR="000E6FE4" w:rsidRPr="003D74C4">
        <w:rPr>
          <w:rFonts w:ascii="Times New Roman" w:hAnsi="Times New Roman" w:cs="Times New Roman"/>
          <w:sz w:val="26"/>
          <w:szCs w:val="26"/>
        </w:rPr>
        <w:t>Старший</w:t>
      </w:r>
      <w:r w:rsidR="00E01549" w:rsidRPr="003D74C4">
        <w:rPr>
          <w:rFonts w:ascii="Times New Roman" w:hAnsi="Times New Roman" w:cs="Times New Roman"/>
          <w:sz w:val="26"/>
          <w:szCs w:val="26"/>
        </w:rPr>
        <w:t xml:space="preserve"> г</w:t>
      </w:r>
      <w:r w:rsidR="00146090" w:rsidRPr="003D74C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5255F3" w:rsidRPr="003D74C4">
        <w:rPr>
          <w:rFonts w:ascii="Times New Roman" w:hAnsi="Times New Roman" w:cs="Times New Roman"/>
          <w:sz w:val="26"/>
          <w:szCs w:val="26"/>
        </w:rPr>
        <w:t xml:space="preserve">- </w:t>
      </w:r>
      <w:r w:rsidR="00146090" w:rsidRPr="003D74C4">
        <w:rPr>
          <w:rFonts w:ascii="Times New Roman" w:hAnsi="Times New Roman" w:cs="Times New Roman"/>
          <w:sz w:val="26"/>
          <w:szCs w:val="26"/>
        </w:rPr>
        <w:t>госуда</w:t>
      </w:r>
      <w:r w:rsidR="00581756" w:rsidRPr="003D74C4">
        <w:rPr>
          <w:rFonts w:ascii="Times New Roman" w:hAnsi="Times New Roman" w:cs="Times New Roman"/>
          <w:sz w:val="26"/>
          <w:szCs w:val="26"/>
        </w:rPr>
        <w:t>рственные услуги не оказыва</w:t>
      </w:r>
      <w:r w:rsidR="00E01549" w:rsidRPr="003D74C4">
        <w:rPr>
          <w:rFonts w:ascii="Times New Roman" w:hAnsi="Times New Roman" w:cs="Times New Roman"/>
          <w:sz w:val="26"/>
          <w:szCs w:val="26"/>
        </w:rPr>
        <w:t>ет</w:t>
      </w:r>
      <w:r w:rsidR="00146090" w:rsidRPr="003D74C4">
        <w:rPr>
          <w:rFonts w:ascii="Times New Roman" w:hAnsi="Times New Roman" w:cs="Times New Roman"/>
          <w:sz w:val="26"/>
          <w:szCs w:val="26"/>
        </w:rPr>
        <w:t>.</w:t>
      </w:r>
    </w:p>
    <w:p w:rsidR="00405C5D" w:rsidRPr="003D74C4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581756" w:rsidRPr="003D74C4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IX </w:t>
      </w:r>
      <w:r w:rsidR="00405C5D" w:rsidRPr="003D74C4">
        <w:rPr>
          <w:rFonts w:ascii="Times New Roman" w:hAnsi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405C5D" w:rsidRPr="003D74C4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3D74C4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3D74C4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405C5D" w:rsidRPr="003D74C4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B43ABB" w:rsidRPr="003D74C4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74C4">
        <w:rPr>
          <w:rFonts w:ascii="Times New Roman" w:hAnsi="Times New Roman" w:cs="Times New Roman"/>
          <w:sz w:val="26"/>
          <w:szCs w:val="26"/>
        </w:rPr>
        <w:t>19.</w:t>
      </w:r>
      <w:r w:rsidR="0055252C" w:rsidRPr="003D74C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43ABB" w:rsidRPr="003D74C4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 </w:t>
      </w:r>
      <w:r w:rsidR="000E6FE4" w:rsidRPr="003D74C4">
        <w:rPr>
          <w:rFonts w:ascii="Times New Roman" w:hAnsi="Times New Roman" w:cs="Times New Roman"/>
          <w:sz w:val="26"/>
          <w:szCs w:val="26"/>
        </w:rPr>
        <w:t>старшего</w:t>
      </w:r>
      <w:r w:rsidR="00E01549" w:rsidRPr="003D74C4">
        <w:rPr>
          <w:rFonts w:ascii="Times New Roman" w:hAnsi="Times New Roman" w:cs="Times New Roman"/>
          <w:sz w:val="26"/>
          <w:szCs w:val="26"/>
        </w:rPr>
        <w:t xml:space="preserve"> </w:t>
      </w:r>
      <w:r w:rsidR="00B43ABB" w:rsidRPr="003D74C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540B71" w:rsidRPr="003D74C4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1D0139" w:rsidRPr="003D74C4">
        <w:rPr>
          <w:rFonts w:ascii="Times New Roman" w:hAnsi="Times New Roman" w:cs="Times New Roman"/>
          <w:sz w:val="26"/>
          <w:szCs w:val="26"/>
        </w:rPr>
        <w:t>5</w:t>
      </w:r>
      <w:r w:rsidR="00B43ABB" w:rsidRPr="003D74C4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показателям):</w:t>
      </w:r>
      <w:proofErr w:type="gramEnd"/>
    </w:p>
    <w:p w:rsidR="00B43ABB" w:rsidRPr="003D74C4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74C4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3D74C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ABB" w:rsidRPr="003D74C4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74C4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3D74C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43ABB" w:rsidRPr="003D74C4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74C4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3D74C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ABB" w:rsidRPr="003D74C4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74C4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3D74C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ABB" w:rsidRPr="003D74C4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74C4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3D74C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ABB" w:rsidRPr="003D74C4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74C4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3D74C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Pr="003D74C4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74C4">
        <w:rPr>
          <w:rFonts w:ascii="Times New Roman" w:hAnsi="Times New Roman" w:cs="Times New Roman"/>
          <w:sz w:val="26"/>
          <w:szCs w:val="26"/>
        </w:rPr>
        <w:t xml:space="preserve">- </w:t>
      </w:r>
      <w:r w:rsidR="00B43ABB" w:rsidRPr="003D74C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405C5D" w:rsidRPr="003D74C4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C02E0C" w:rsidRPr="003D74C4" w:rsidRDefault="00C02E0C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C02E0C" w:rsidRPr="003D74C4" w:rsidRDefault="00C02E0C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214DD3" w:rsidRPr="003D74C4" w:rsidRDefault="006F5655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>Н</w:t>
      </w:r>
      <w:r w:rsidR="00214DD3" w:rsidRPr="003D74C4">
        <w:rPr>
          <w:rFonts w:ascii="Times New Roman" w:hAnsi="Times New Roman"/>
          <w:sz w:val="26"/>
          <w:szCs w:val="26"/>
          <w:lang w:eastAsia="ru-RU"/>
        </w:rPr>
        <w:t xml:space="preserve">ачальник отдела </w:t>
      </w:r>
    </w:p>
    <w:p w:rsidR="00405C5D" w:rsidRPr="003D74C4" w:rsidRDefault="00214DD3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3D74C4">
        <w:rPr>
          <w:rFonts w:ascii="Times New Roman" w:hAnsi="Times New Roman"/>
          <w:sz w:val="26"/>
          <w:szCs w:val="26"/>
          <w:lang w:eastAsia="ru-RU"/>
        </w:rPr>
        <w:t xml:space="preserve">камеральных проверок № </w:t>
      </w:r>
      <w:r w:rsidR="001D0139" w:rsidRPr="003D74C4">
        <w:rPr>
          <w:rFonts w:ascii="Times New Roman" w:hAnsi="Times New Roman"/>
          <w:sz w:val="26"/>
          <w:szCs w:val="26"/>
          <w:lang w:eastAsia="ru-RU"/>
        </w:rPr>
        <w:t>5</w:t>
      </w:r>
      <w:r w:rsidRPr="003D74C4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</w:t>
      </w:r>
      <w:bookmarkStart w:id="6" w:name="_GoBack"/>
      <w:bookmarkEnd w:id="6"/>
      <w:r w:rsidRPr="003D74C4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="007C169C" w:rsidRPr="003D74C4">
        <w:rPr>
          <w:rFonts w:ascii="Times New Roman" w:hAnsi="Times New Roman"/>
          <w:sz w:val="26"/>
          <w:szCs w:val="26"/>
          <w:lang w:eastAsia="ru-RU"/>
        </w:rPr>
        <w:t xml:space="preserve">                    </w:t>
      </w:r>
      <w:r w:rsidR="00C54F17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D5BBC" w:rsidRPr="003D74C4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7C169C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D5BBC" w:rsidRPr="003D7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C169C" w:rsidRPr="003D74C4">
        <w:rPr>
          <w:rFonts w:ascii="Times New Roman" w:hAnsi="Times New Roman"/>
          <w:sz w:val="26"/>
          <w:szCs w:val="26"/>
          <w:lang w:eastAsia="ru-RU"/>
        </w:rPr>
        <w:t xml:space="preserve">   </w:t>
      </w:r>
      <w:r w:rsidR="006F5655" w:rsidRPr="003D74C4">
        <w:rPr>
          <w:rFonts w:ascii="Times New Roman" w:hAnsi="Times New Roman"/>
          <w:sz w:val="26"/>
          <w:szCs w:val="26"/>
          <w:lang w:eastAsia="ru-RU"/>
        </w:rPr>
        <w:t xml:space="preserve">       Т.Б. Кадочигова</w:t>
      </w:r>
    </w:p>
    <w:sectPr w:rsidR="00405C5D" w:rsidRPr="003D74C4" w:rsidSect="006345CF">
      <w:headerReference w:type="default" r:id="rId19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139" w:rsidRDefault="001D0139" w:rsidP="00D65180">
      <w:r>
        <w:separator/>
      </w:r>
    </w:p>
  </w:endnote>
  <w:endnote w:type="continuationSeparator" w:id="0">
    <w:p w:rsidR="001D0139" w:rsidRDefault="001D0139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139" w:rsidRDefault="001D0139" w:rsidP="00D65180">
      <w:r>
        <w:separator/>
      </w:r>
    </w:p>
  </w:footnote>
  <w:footnote w:type="continuationSeparator" w:id="0">
    <w:p w:rsidR="001D0139" w:rsidRDefault="001D0139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1D0139" w:rsidRDefault="001D0139">
        <w:pPr>
          <w:pStyle w:val="a3"/>
          <w:jc w:val="center"/>
        </w:pPr>
        <w:r w:rsidRPr="00FE4AEA">
          <w:rPr>
            <w:rFonts w:ascii="Times New Roman" w:hAnsi="Times New Roman"/>
            <w:sz w:val="28"/>
          </w:rPr>
          <w:fldChar w:fldCharType="begin"/>
        </w:r>
        <w:r w:rsidRPr="00FE4AEA">
          <w:rPr>
            <w:rFonts w:ascii="Times New Roman" w:hAnsi="Times New Roman"/>
            <w:sz w:val="28"/>
          </w:rPr>
          <w:instrText xml:space="preserve"> PAGE   \* MERGEFORMAT </w:instrText>
        </w:r>
        <w:r w:rsidRPr="00FE4AEA">
          <w:rPr>
            <w:rFonts w:ascii="Times New Roman" w:hAnsi="Times New Roman"/>
            <w:sz w:val="28"/>
          </w:rPr>
          <w:fldChar w:fldCharType="separate"/>
        </w:r>
        <w:r w:rsidR="003D74C4">
          <w:rPr>
            <w:rFonts w:ascii="Times New Roman" w:hAnsi="Times New Roman"/>
            <w:noProof/>
            <w:sz w:val="28"/>
          </w:rPr>
          <w:t>10</w:t>
        </w:r>
        <w:r w:rsidRPr="00FE4AEA">
          <w:rPr>
            <w:rFonts w:ascii="Times New Roman" w:hAnsi="Times New Roman"/>
            <w:sz w:val="28"/>
          </w:rPr>
          <w:fldChar w:fldCharType="end"/>
        </w:r>
      </w:p>
    </w:sdtContent>
  </w:sdt>
  <w:p w:rsidR="001D0139" w:rsidRDefault="001D013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17C70"/>
    <w:multiLevelType w:val="hybridMultilevel"/>
    <w:tmpl w:val="7258FFEC"/>
    <w:lvl w:ilvl="0" w:tplc="C9962B96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21201E"/>
    <w:multiLevelType w:val="multilevel"/>
    <w:tmpl w:val="43FC847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76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68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A11B60"/>
    <w:multiLevelType w:val="hybridMultilevel"/>
    <w:tmpl w:val="633ED83A"/>
    <w:lvl w:ilvl="0" w:tplc="E7F42CC6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7F66B9"/>
    <w:multiLevelType w:val="multilevel"/>
    <w:tmpl w:val="DDD275F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108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12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D1CDE"/>
    <w:multiLevelType w:val="hybridMultilevel"/>
    <w:tmpl w:val="594E7B00"/>
    <w:lvl w:ilvl="0" w:tplc="3176F48C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76FDC"/>
    <w:multiLevelType w:val="hybridMultilevel"/>
    <w:tmpl w:val="C7D272C0"/>
    <w:lvl w:ilvl="0" w:tplc="A22013D2">
      <w:start w:val="1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3A2195"/>
    <w:multiLevelType w:val="multilevel"/>
    <w:tmpl w:val="F466B86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6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999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6BFA2C3C"/>
    <w:multiLevelType w:val="hybridMultilevel"/>
    <w:tmpl w:val="7C02D676"/>
    <w:lvl w:ilvl="0" w:tplc="E0F0FA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FC9360C"/>
    <w:multiLevelType w:val="multilevel"/>
    <w:tmpl w:val="74C4FF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2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19"/>
  </w:num>
  <w:num w:numId="10">
    <w:abstractNumId w:val="12"/>
  </w:num>
  <w:num w:numId="11">
    <w:abstractNumId w:val="2"/>
  </w:num>
  <w:num w:numId="12">
    <w:abstractNumId w:val="18"/>
  </w:num>
  <w:num w:numId="13">
    <w:abstractNumId w:val="7"/>
  </w:num>
  <w:num w:numId="14">
    <w:abstractNumId w:val="17"/>
  </w:num>
  <w:num w:numId="15">
    <w:abstractNumId w:val="22"/>
  </w:num>
  <w:num w:numId="16">
    <w:abstractNumId w:val="14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3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1022D"/>
    <w:rsid w:val="00024980"/>
    <w:rsid w:val="000311CF"/>
    <w:rsid w:val="00033CD6"/>
    <w:rsid w:val="00036616"/>
    <w:rsid w:val="00040CDF"/>
    <w:rsid w:val="00095CAF"/>
    <w:rsid w:val="000A4232"/>
    <w:rsid w:val="000B70D8"/>
    <w:rsid w:val="000B7351"/>
    <w:rsid w:val="000C28D5"/>
    <w:rsid w:val="000C330F"/>
    <w:rsid w:val="000D0E78"/>
    <w:rsid w:val="000D7EE7"/>
    <w:rsid w:val="000E6FE4"/>
    <w:rsid w:val="00103206"/>
    <w:rsid w:val="00124957"/>
    <w:rsid w:val="00127EB4"/>
    <w:rsid w:val="00130BBF"/>
    <w:rsid w:val="0013160B"/>
    <w:rsid w:val="00136A59"/>
    <w:rsid w:val="00146090"/>
    <w:rsid w:val="00151789"/>
    <w:rsid w:val="00153C63"/>
    <w:rsid w:val="00153FA4"/>
    <w:rsid w:val="00162BC3"/>
    <w:rsid w:val="00167FBB"/>
    <w:rsid w:val="001720F0"/>
    <w:rsid w:val="0017460A"/>
    <w:rsid w:val="00183121"/>
    <w:rsid w:val="001934AC"/>
    <w:rsid w:val="001952A1"/>
    <w:rsid w:val="001A1F56"/>
    <w:rsid w:val="001A2404"/>
    <w:rsid w:val="001A520B"/>
    <w:rsid w:val="001A794F"/>
    <w:rsid w:val="001B154E"/>
    <w:rsid w:val="001C7CAC"/>
    <w:rsid w:val="001D0139"/>
    <w:rsid w:val="001F5546"/>
    <w:rsid w:val="00201867"/>
    <w:rsid w:val="00213CE0"/>
    <w:rsid w:val="00214DD3"/>
    <w:rsid w:val="00215E3A"/>
    <w:rsid w:val="0022564E"/>
    <w:rsid w:val="00230EA2"/>
    <w:rsid w:val="00234875"/>
    <w:rsid w:val="00246653"/>
    <w:rsid w:val="0025315E"/>
    <w:rsid w:val="002609B9"/>
    <w:rsid w:val="002643EB"/>
    <w:rsid w:val="00272152"/>
    <w:rsid w:val="00272BB9"/>
    <w:rsid w:val="00273412"/>
    <w:rsid w:val="00277BF3"/>
    <w:rsid w:val="0028038E"/>
    <w:rsid w:val="002845F1"/>
    <w:rsid w:val="00290A3A"/>
    <w:rsid w:val="0029219B"/>
    <w:rsid w:val="002A146A"/>
    <w:rsid w:val="002A24B4"/>
    <w:rsid w:val="002A5A1E"/>
    <w:rsid w:val="002C189D"/>
    <w:rsid w:val="002C337C"/>
    <w:rsid w:val="002C511A"/>
    <w:rsid w:val="002D4F8B"/>
    <w:rsid w:val="002D6A79"/>
    <w:rsid w:val="002F03EC"/>
    <w:rsid w:val="002F41AE"/>
    <w:rsid w:val="002F4651"/>
    <w:rsid w:val="002F4753"/>
    <w:rsid w:val="00302478"/>
    <w:rsid w:val="00305F98"/>
    <w:rsid w:val="0031480F"/>
    <w:rsid w:val="00320446"/>
    <w:rsid w:val="0034287C"/>
    <w:rsid w:val="00345921"/>
    <w:rsid w:val="00350DAF"/>
    <w:rsid w:val="0036164C"/>
    <w:rsid w:val="00365708"/>
    <w:rsid w:val="003660A6"/>
    <w:rsid w:val="00366EF0"/>
    <w:rsid w:val="0037241A"/>
    <w:rsid w:val="003952CE"/>
    <w:rsid w:val="003A421A"/>
    <w:rsid w:val="003A5ABC"/>
    <w:rsid w:val="003A6A43"/>
    <w:rsid w:val="003B17CE"/>
    <w:rsid w:val="003D74C4"/>
    <w:rsid w:val="003E47B3"/>
    <w:rsid w:val="004021A1"/>
    <w:rsid w:val="00403536"/>
    <w:rsid w:val="00405C5D"/>
    <w:rsid w:val="00406306"/>
    <w:rsid w:val="004148E8"/>
    <w:rsid w:val="004202B7"/>
    <w:rsid w:val="00421623"/>
    <w:rsid w:val="00427A4D"/>
    <w:rsid w:val="00432EE0"/>
    <w:rsid w:val="0043563C"/>
    <w:rsid w:val="00437B95"/>
    <w:rsid w:val="00440037"/>
    <w:rsid w:val="00440E97"/>
    <w:rsid w:val="00452137"/>
    <w:rsid w:val="00453F84"/>
    <w:rsid w:val="00462EBF"/>
    <w:rsid w:val="004C2081"/>
    <w:rsid w:val="004C40CB"/>
    <w:rsid w:val="004C40D7"/>
    <w:rsid w:val="004E6F9D"/>
    <w:rsid w:val="004F2D7E"/>
    <w:rsid w:val="005255F3"/>
    <w:rsid w:val="0053623B"/>
    <w:rsid w:val="00540B71"/>
    <w:rsid w:val="00541DBE"/>
    <w:rsid w:val="00546CD4"/>
    <w:rsid w:val="0055252C"/>
    <w:rsid w:val="005532DC"/>
    <w:rsid w:val="00560325"/>
    <w:rsid w:val="00577CF8"/>
    <w:rsid w:val="005816ED"/>
    <w:rsid w:val="00581756"/>
    <w:rsid w:val="00583AB0"/>
    <w:rsid w:val="0058798C"/>
    <w:rsid w:val="00587B0A"/>
    <w:rsid w:val="00595F17"/>
    <w:rsid w:val="005A2A92"/>
    <w:rsid w:val="005A2BF2"/>
    <w:rsid w:val="005A3E57"/>
    <w:rsid w:val="005A48E4"/>
    <w:rsid w:val="005A4DFD"/>
    <w:rsid w:val="005B00C7"/>
    <w:rsid w:val="005C0381"/>
    <w:rsid w:val="005C3F01"/>
    <w:rsid w:val="005D7EE9"/>
    <w:rsid w:val="005E179D"/>
    <w:rsid w:val="005E402A"/>
    <w:rsid w:val="005E60F9"/>
    <w:rsid w:val="005E7341"/>
    <w:rsid w:val="005F5629"/>
    <w:rsid w:val="006028C4"/>
    <w:rsid w:val="006109E8"/>
    <w:rsid w:val="00614341"/>
    <w:rsid w:val="006269B8"/>
    <w:rsid w:val="00627E34"/>
    <w:rsid w:val="0063071F"/>
    <w:rsid w:val="0063130B"/>
    <w:rsid w:val="006345CF"/>
    <w:rsid w:val="006415B0"/>
    <w:rsid w:val="006531BA"/>
    <w:rsid w:val="00653FAC"/>
    <w:rsid w:val="006559A3"/>
    <w:rsid w:val="00656001"/>
    <w:rsid w:val="006674FC"/>
    <w:rsid w:val="00677EF2"/>
    <w:rsid w:val="00686B50"/>
    <w:rsid w:val="006A75FC"/>
    <w:rsid w:val="006C3DAD"/>
    <w:rsid w:val="006C40AE"/>
    <w:rsid w:val="006C72D2"/>
    <w:rsid w:val="006D1098"/>
    <w:rsid w:val="006D251A"/>
    <w:rsid w:val="006D5ED8"/>
    <w:rsid w:val="006E443B"/>
    <w:rsid w:val="006F15B4"/>
    <w:rsid w:val="006F5655"/>
    <w:rsid w:val="007015F0"/>
    <w:rsid w:val="00702BDB"/>
    <w:rsid w:val="00707B90"/>
    <w:rsid w:val="00711A9C"/>
    <w:rsid w:val="007124B0"/>
    <w:rsid w:val="007170A7"/>
    <w:rsid w:val="007224B7"/>
    <w:rsid w:val="007257A5"/>
    <w:rsid w:val="00733890"/>
    <w:rsid w:val="00763C0E"/>
    <w:rsid w:val="00764597"/>
    <w:rsid w:val="00767CC7"/>
    <w:rsid w:val="00770790"/>
    <w:rsid w:val="0077798C"/>
    <w:rsid w:val="00777E4F"/>
    <w:rsid w:val="00781DB9"/>
    <w:rsid w:val="007A1904"/>
    <w:rsid w:val="007A332F"/>
    <w:rsid w:val="007A52D3"/>
    <w:rsid w:val="007B0E9A"/>
    <w:rsid w:val="007B72A3"/>
    <w:rsid w:val="007C169C"/>
    <w:rsid w:val="007F01F8"/>
    <w:rsid w:val="007F7014"/>
    <w:rsid w:val="007F7D13"/>
    <w:rsid w:val="00805D21"/>
    <w:rsid w:val="008102B6"/>
    <w:rsid w:val="00817C52"/>
    <w:rsid w:val="008229F5"/>
    <w:rsid w:val="008536E7"/>
    <w:rsid w:val="00857453"/>
    <w:rsid w:val="00870958"/>
    <w:rsid w:val="008733FB"/>
    <w:rsid w:val="008813BC"/>
    <w:rsid w:val="0089523F"/>
    <w:rsid w:val="008A31C4"/>
    <w:rsid w:val="008B29AE"/>
    <w:rsid w:val="008B5ABB"/>
    <w:rsid w:val="008E32BF"/>
    <w:rsid w:val="008E445A"/>
    <w:rsid w:val="008F7D34"/>
    <w:rsid w:val="009014DA"/>
    <w:rsid w:val="009057EB"/>
    <w:rsid w:val="009143F2"/>
    <w:rsid w:val="00914C3F"/>
    <w:rsid w:val="0092225B"/>
    <w:rsid w:val="00924FA4"/>
    <w:rsid w:val="00931322"/>
    <w:rsid w:val="00954084"/>
    <w:rsid w:val="009743F2"/>
    <w:rsid w:val="00974A95"/>
    <w:rsid w:val="00977188"/>
    <w:rsid w:val="00984DEF"/>
    <w:rsid w:val="00995CF7"/>
    <w:rsid w:val="009A463B"/>
    <w:rsid w:val="009C193D"/>
    <w:rsid w:val="009D0AFD"/>
    <w:rsid w:val="009D4EAB"/>
    <w:rsid w:val="009D5058"/>
    <w:rsid w:val="009D5A8E"/>
    <w:rsid w:val="009E5604"/>
    <w:rsid w:val="009F03DB"/>
    <w:rsid w:val="009F246F"/>
    <w:rsid w:val="009F5DEF"/>
    <w:rsid w:val="00A009E1"/>
    <w:rsid w:val="00A052B0"/>
    <w:rsid w:val="00A335CE"/>
    <w:rsid w:val="00A52479"/>
    <w:rsid w:val="00A65791"/>
    <w:rsid w:val="00A66D7E"/>
    <w:rsid w:val="00A758E3"/>
    <w:rsid w:val="00A932C0"/>
    <w:rsid w:val="00A94E25"/>
    <w:rsid w:val="00A9668C"/>
    <w:rsid w:val="00AB0A03"/>
    <w:rsid w:val="00AB7FA9"/>
    <w:rsid w:val="00AC1945"/>
    <w:rsid w:val="00AC1DD2"/>
    <w:rsid w:val="00AD38C6"/>
    <w:rsid w:val="00AD6AA8"/>
    <w:rsid w:val="00AF73D9"/>
    <w:rsid w:val="00B05025"/>
    <w:rsid w:val="00B13E2D"/>
    <w:rsid w:val="00B21289"/>
    <w:rsid w:val="00B332DF"/>
    <w:rsid w:val="00B43ABB"/>
    <w:rsid w:val="00B506B8"/>
    <w:rsid w:val="00B62685"/>
    <w:rsid w:val="00B6593B"/>
    <w:rsid w:val="00B65CAE"/>
    <w:rsid w:val="00B75C3A"/>
    <w:rsid w:val="00B76C3A"/>
    <w:rsid w:val="00B8020B"/>
    <w:rsid w:val="00B9235F"/>
    <w:rsid w:val="00BC0C8F"/>
    <w:rsid w:val="00BC3E87"/>
    <w:rsid w:val="00BC6C5C"/>
    <w:rsid w:val="00BD2D6B"/>
    <w:rsid w:val="00BE3A41"/>
    <w:rsid w:val="00BE4361"/>
    <w:rsid w:val="00BE6180"/>
    <w:rsid w:val="00BE745E"/>
    <w:rsid w:val="00BF082B"/>
    <w:rsid w:val="00BF402B"/>
    <w:rsid w:val="00C02E0C"/>
    <w:rsid w:val="00C10B63"/>
    <w:rsid w:val="00C201CE"/>
    <w:rsid w:val="00C345D7"/>
    <w:rsid w:val="00C44346"/>
    <w:rsid w:val="00C534A6"/>
    <w:rsid w:val="00C54F17"/>
    <w:rsid w:val="00C56FD5"/>
    <w:rsid w:val="00C64ACE"/>
    <w:rsid w:val="00C6515C"/>
    <w:rsid w:val="00C65F4E"/>
    <w:rsid w:val="00CA5BAE"/>
    <w:rsid w:val="00CB5958"/>
    <w:rsid w:val="00CC21B5"/>
    <w:rsid w:val="00CC5FB7"/>
    <w:rsid w:val="00CC6679"/>
    <w:rsid w:val="00CE4B34"/>
    <w:rsid w:val="00D02D0D"/>
    <w:rsid w:val="00D134F2"/>
    <w:rsid w:val="00D451F3"/>
    <w:rsid w:val="00D50848"/>
    <w:rsid w:val="00D65180"/>
    <w:rsid w:val="00D949C8"/>
    <w:rsid w:val="00DA16CC"/>
    <w:rsid w:val="00DA16CD"/>
    <w:rsid w:val="00DD3F1C"/>
    <w:rsid w:val="00DE68D0"/>
    <w:rsid w:val="00E01549"/>
    <w:rsid w:val="00E0661F"/>
    <w:rsid w:val="00E16C1E"/>
    <w:rsid w:val="00E21A08"/>
    <w:rsid w:val="00E3685E"/>
    <w:rsid w:val="00E40938"/>
    <w:rsid w:val="00E5222B"/>
    <w:rsid w:val="00E56050"/>
    <w:rsid w:val="00E57326"/>
    <w:rsid w:val="00E579DB"/>
    <w:rsid w:val="00E60D6B"/>
    <w:rsid w:val="00E60D7F"/>
    <w:rsid w:val="00E614B4"/>
    <w:rsid w:val="00E63339"/>
    <w:rsid w:val="00E645E6"/>
    <w:rsid w:val="00E66D9B"/>
    <w:rsid w:val="00E72A97"/>
    <w:rsid w:val="00E77289"/>
    <w:rsid w:val="00E77FDA"/>
    <w:rsid w:val="00E91665"/>
    <w:rsid w:val="00EA6980"/>
    <w:rsid w:val="00EC40E8"/>
    <w:rsid w:val="00ED5BBC"/>
    <w:rsid w:val="00EE3BD4"/>
    <w:rsid w:val="00EF6A48"/>
    <w:rsid w:val="00F00B12"/>
    <w:rsid w:val="00F06151"/>
    <w:rsid w:val="00F11257"/>
    <w:rsid w:val="00F13DC8"/>
    <w:rsid w:val="00F461A9"/>
    <w:rsid w:val="00F51BBB"/>
    <w:rsid w:val="00F57E36"/>
    <w:rsid w:val="00F70E1E"/>
    <w:rsid w:val="00F77550"/>
    <w:rsid w:val="00F83A95"/>
    <w:rsid w:val="00F94E4C"/>
    <w:rsid w:val="00FA7F65"/>
    <w:rsid w:val="00FE1197"/>
    <w:rsid w:val="00FE4463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ED5BBC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ED5BB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yperlink" Target="consultantplus://offline/ref=7C6F28AF2D6299742554468D3A53FAFC019F6AB70858961943D417C92FFFBECA25C4FFD196D60960UEuC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7C6F28AF2D6299742554468D3A53FAFC0B946EB20850CB134B8D1BCB28F0E1DD228DF3D096D60BU6uEH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A844CCA5E528F3471E9FB8EE6C088CC4A2FDAC8ED6B5F3CD79279EF1051DD270475A9AE86F4C16I3gCD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8FD8E-FFB0-4DA1-9FFD-6F85A5D95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A546F7F2.dotm</Template>
  <TotalTime>1</TotalTime>
  <Pages>10</Pages>
  <Words>3429</Words>
  <Characters>26798</Characters>
  <Application>Microsoft Office Word</Application>
  <DocSecurity>0</DocSecurity>
  <Lines>223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4</cp:revision>
  <cp:lastPrinted>2019-09-16T04:23:00Z</cp:lastPrinted>
  <dcterms:created xsi:type="dcterms:W3CDTF">2021-02-01T05:08:00Z</dcterms:created>
  <dcterms:modified xsi:type="dcterms:W3CDTF">2021-02-01T05:12:00Z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